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A22" w:rsidRPr="00695A22" w:rsidRDefault="00695A22" w:rsidP="00695A22">
      <w:pPr>
        <w:jc w:val="center"/>
        <w:rPr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r w:rsidRPr="00695A22">
        <w:rPr>
          <w:sz w:val="28"/>
          <w:szCs w:val="28"/>
        </w:rPr>
        <w:t>МИНОБРНАУКИ РОССИИ</w:t>
      </w:r>
    </w:p>
    <w:p w:rsidR="00695A22" w:rsidRPr="00695A22" w:rsidRDefault="00695A22" w:rsidP="00695A22">
      <w:pPr>
        <w:jc w:val="center"/>
        <w:rPr>
          <w:sz w:val="28"/>
          <w:szCs w:val="28"/>
        </w:rPr>
      </w:pPr>
      <w:r w:rsidRPr="00695A22">
        <w:rPr>
          <w:sz w:val="28"/>
          <w:szCs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695A22" w:rsidRPr="00695A22" w:rsidRDefault="008F5BBF" w:rsidP="00695A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</w:t>
      </w:r>
      <w:r w:rsidR="00695A22" w:rsidRPr="00695A22">
        <w:rPr>
          <w:b/>
          <w:sz w:val="28"/>
          <w:szCs w:val="28"/>
        </w:rPr>
        <w:t>»</w:t>
      </w:r>
    </w:p>
    <w:p w:rsidR="00695A22" w:rsidRPr="00695A22" w:rsidRDefault="008F5BBF" w:rsidP="00695A22">
      <w:pPr>
        <w:jc w:val="center"/>
        <w:rPr>
          <w:sz w:val="28"/>
          <w:szCs w:val="28"/>
        </w:rPr>
      </w:pPr>
      <w:r>
        <w:rPr>
          <w:sz w:val="28"/>
          <w:szCs w:val="28"/>
        </w:rPr>
        <w:t>(Колледж ГГУ</w:t>
      </w:r>
      <w:r w:rsidR="00695A22" w:rsidRPr="00695A22">
        <w:rPr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D913C1" w:rsidRPr="00531557" w:rsidRDefault="00D913C1" w:rsidP="00E521AA">
      <w:pPr>
        <w:rPr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</w:p>
    <w:p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205F6" w:rsidRPr="00531557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D913C1" w:rsidRPr="00531557" w:rsidRDefault="00D913C1" w:rsidP="00E521A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913C1" w:rsidRPr="00531557" w:rsidRDefault="00D913C1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AD3EF9" w:rsidRDefault="00AD3EF9" w:rsidP="00AD3EF9">
      <w:pPr>
        <w:tabs>
          <w:tab w:val="left" w:pos="680"/>
          <w:tab w:val="left" w:pos="851"/>
        </w:tabs>
        <w:jc w:val="center"/>
        <w:rPr>
          <w:caps/>
          <w:sz w:val="28"/>
          <w:szCs w:val="32"/>
        </w:rPr>
      </w:pPr>
      <w:r w:rsidRPr="00F205F6">
        <w:rPr>
          <w:caps/>
          <w:sz w:val="28"/>
          <w:szCs w:val="32"/>
        </w:rPr>
        <w:t>РАБОЧАЯ ПРОГРАММа</w:t>
      </w:r>
    </w:p>
    <w:p w:rsidR="00F205F6" w:rsidRDefault="00F205F6" w:rsidP="00AD3EF9">
      <w:pPr>
        <w:tabs>
          <w:tab w:val="left" w:pos="680"/>
          <w:tab w:val="left" w:pos="851"/>
        </w:tabs>
        <w:jc w:val="center"/>
        <w:rPr>
          <w:caps/>
          <w:sz w:val="32"/>
          <w:szCs w:val="32"/>
        </w:rPr>
      </w:pPr>
    </w:p>
    <w:p w:rsidR="00F205F6" w:rsidRDefault="00F205F6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практики</w:t>
      </w:r>
    </w:p>
    <w:p w:rsidR="00AD3EF9" w:rsidRPr="00531557" w:rsidRDefault="00AD3EF9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(и</w:t>
      </w:r>
      <w:r w:rsidRPr="00531557">
        <w:rPr>
          <w:b/>
          <w:sz w:val="28"/>
          <w:szCs w:val="28"/>
        </w:rPr>
        <w:t>зучение памятников искусства в других городах</w:t>
      </w:r>
      <w:r>
        <w:rPr>
          <w:b/>
          <w:sz w:val="28"/>
          <w:szCs w:val="28"/>
        </w:rPr>
        <w:t>)</w:t>
      </w:r>
    </w:p>
    <w:p w:rsidR="00AD3EF9" w:rsidRPr="00531557" w:rsidRDefault="00AD3EF9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ПМ.01 </w:t>
      </w:r>
      <w:r w:rsidR="002E7B21">
        <w:rPr>
          <w:b/>
          <w:sz w:val="28"/>
          <w:szCs w:val="28"/>
        </w:rPr>
        <w:t>Творческая и исполнительская деятельность</w:t>
      </w:r>
    </w:p>
    <w:p w:rsidR="00AD3EF9" w:rsidRDefault="00AD3EF9" w:rsidP="008C7F19">
      <w:pPr>
        <w:tabs>
          <w:tab w:val="left" w:pos="680"/>
          <w:tab w:val="left" w:pos="851"/>
        </w:tabs>
        <w:jc w:val="center"/>
        <w:rPr>
          <w:caps/>
          <w:sz w:val="32"/>
          <w:szCs w:val="32"/>
        </w:rPr>
      </w:pPr>
    </w:p>
    <w:p w:rsidR="00445AA5" w:rsidRDefault="002E7B21" w:rsidP="002E7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Специальность 54.02.02 Декоративно-прикладное искусство и народные промыслы</w:t>
      </w:r>
    </w:p>
    <w:p w:rsidR="002E7B21" w:rsidRDefault="002E7B21" w:rsidP="002E7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t xml:space="preserve"> (по видам)</w:t>
      </w:r>
      <w:r w:rsidR="005C0835">
        <w:rPr>
          <w:b/>
        </w:rPr>
        <w:t xml:space="preserve">           </w:t>
      </w:r>
      <w:r>
        <w:rPr>
          <w:b/>
        </w:rPr>
        <w:t xml:space="preserve">    </w:t>
      </w:r>
    </w:p>
    <w:p w:rsidR="00AD3EF9" w:rsidRPr="00A20A8B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F205F6" w:rsidRDefault="00F205F6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Pr="008A53AC" w:rsidRDefault="00AD3EF9" w:rsidP="00AD3EF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8A53AC">
        <w:rPr>
          <w:rStyle w:val="FontStyle53"/>
          <w:b w:val="0"/>
          <w:sz w:val="28"/>
          <w:szCs w:val="28"/>
        </w:rPr>
        <w:t>пос. Электроизолятор</w:t>
      </w:r>
    </w:p>
    <w:p w:rsidR="00F205F6" w:rsidRDefault="008F5BBF" w:rsidP="00AD3EF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F205F6" w:rsidSect="00AD3EF9">
          <w:footerReference w:type="even" r:id="rId8"/>
          <w:type w:val="nextColumn"/>
          <w:pgSz w:w="11906" w:h="16838"/>
          <w:pgMar w:top="1134" w:right="1134" w:bottom="1134" w:left="1701" w:header="708" w:footer="708" w:gutter="0"/>
          <w:pgNumType w:start="1"/>
          <w:cols w:space="720"/>
          <w:titlePg/>
          <w:docGrid w:linePitch="326"/>
        </w:sectPr>
      </w:pPr>
      <w:r>
        <w:rPr>
          <w:rStyle w:val="FontStyle53"/>
          <w:b w:val="0"/>
          <w:sz w:val="28"/>
          <w:szCs w:val="28"/>
        </w:rPr>
        <w:t>20</w:t>
      </w:r>
      <w:r w:rsidR="00436BCB">
        <w:rPr>
          <w:rStyle w:val="FontStyle53"/>
          <w:b w:val="0"/>
          <w:sz w:val="28"/>
          <w:szCs w:val="28"/>
        </w:rPr>
        <w:t>2</w:t>
      </w:r>
      <w:r w:rsidR="00D35A38">
        <w:rPr>
          <w:rStyle w:val="FontStyle53"/>
          <w:b w:val="0"/>
          <w:sz w:val="28"/>
          <w:szCs w:val="28"/>
        </w:rPr>
        <w:t>4</w:t>
      </w:r>
      <w:r w:rsidR="00AD3EF9" w:rsidRPr="008A53AC">
        <w:rPr>
          <w:rStyle w:val="FontStyle53"/>
          <w:b w:val="0"/>
          <w:sz w:val="28"/>
          <w:szCs w:val="28"/>
        </w:rPr>
        <w:t xml:space="preserve"> г.</w:t>
      </w:r>
    </w:p>
    <w:p w:rsidR="00D35A38" w:rsidRPr="00D35A38" w:rsidRDefault="00D35A38" w:rsidP="00D35A38">
      <w:pPr>
        <w:widowControl w:val="0"/>
        <w:autoSpaceDE w:val="0"/>
        <w:autoSpaceDN w:val="0"/>
        <w:jc w:val="both"/>
        <w:rPr>
          <w:rFonts w:eastAsia="Calibri"/>
        </w:rPr>
      </w:pPr>
      <w:r w:rsidRPr="00D35A38">
        <w:rPr>
          <w:bCs/>
        </w:rPr>
        <w:lastRenderedPageBreak/>
        <w:t>Рабочая п</w:t>
      </w:r>
      <w:r w:rsidRPr="00D35A38"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 w:rsidRPr="00D35A38">
        <w:rPr>
          <w:rFonts w:eastAsia="Calibri"/>
        </w:rPr>
        <w:t xml:space="preserve">(утвержден Приказом Министерства просвещения РФ </w:t>
      </w:r>
      <w:r w:rsidRPr="00D35A38">
        <w:t>от 19.07.2023 г. N 547)</w:t>
      </w:r>
      <w:r w:rsidRPr="00D35A38">
        <w:rPr>
          <w:rFonts w:eastAsia="Calibri"/>
        </w:rPr>
        <w:t xml:space="preserve"> </w:t>
      </w:r>
    </w:p>
    <w:p w:rsidR="00D35A38" w:rsidRDefault="00D35A38" w:rsidP="000058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D35A38" w:rsidRDefault="00D35A38" w:rsidP="000058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D35A38" w:rsidRDefault="00D35A38" w:rsidP="000058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D35A38" w:rsidRDefault="00D35A38" w:rsidP="000058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152D01" w:rsidRPr="00152D01" w:rsidRDefault="00152D01" w:rsidP="00152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152D01">
        <w:t xml:space="preserve">Рассмотрено на заседании цикловой комиссии ПУЦ «ДПИиНП»: </w:t>
      </w:r>
    </w:p>
    <w:p w:rsidR="00152D01" w:rsidRPr="00152D01" w:rsidRDefault="00152D01" w:rsidP="00152D01">
      <w:pPr>
        <w:spacing w:line="276" w:lineRule="auto"/>
        <w:contextualSpacing/>
        <w:jc w:val="both"/>
        <w:rPr>
          <w:rFonts w:eastAsia="Calibri" w:cs="Calibri"/>
          <w:lang w:eastAsia="en-US"/>
        </w:rPr>
      </w:pPr>
      <w:r w:rsidRPr="00152D01">
        <w:rPr>
          <w:rFonts w:eastAsia="Calibri" w:cs="Calibri"/>
          <w:lang w:eastAsia="en-US"/>
        </w:rPr>
        <w:t xml:space="preserve">Протокол № </w:t>
      </w:r>
      <w:r w:rsidRPr="00152D01">
        <w:rPr>
          <w:rFonts w:eastAsia="Calibri" w:cs="Calibri"/>
          <w:u w:val="single"/>
          <w:lang w:eastAsia="en-US"/>
        </w:rPr>
        <w:t>11</w:t>
      </w:r>
      <w:r w:rsidRPr="00152D01">
        <w:rPr>
          <w:rFonts w:eastAsia="Calibri" w:cs="Calibri"/>
          <w:lang w:eastAsia="en-US"/>
        </w:rPr>
        <w:t xml:space="preserve"> от 15.06.2024 г.</w:t>
      </w:r>
    </w:p>
    <w:p w:rsidR="00152D01" w:rsidRPr="00152D01" w:rsidRDefault="00152D01" w:rsidP="00152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152D01">
        <w:t>Председатель цикловой комиссии И. В. Сивова</w:t>
      </w:r>
    </w:p>
    <w:p w:rsidR="00AD3EF9" w:rsidRPr="008A53AC" w:rsidRDefault="00AD3EF9" w:rsidP="00AD3EF9">
      <w:pPr>
        <w:pStyle w:val="Style15"/>
        <w:tabs>
          <w:tab w:val="left" w:leader="underscore" w:pos="9768"/>
        </w:tabs>
        <w:jc w:val="center"/>
        <w:rPr>
          <w:b/>
          <w:bCs/>
          <w:sz w:val="28"/>
          <w:szCs w:val="28"/>
        </w:rPr>
      </w:pPr>
      <w:bookmarkStart w:id="10" w:name="_GoBack"/>
      <w:bookmarkEnd w:id="10"/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tbl>
      <w:tblPr>
        <w:tblW w:w="7718" w:type="dxa"/>
        <w:tblInd w:w="817" w:type="dxa"/>
        <w:tblLook w:val="04A0" w:firstRow="1" w:lastRow="0" w:firstColumn="1" w:lastColumn="0" w:noHBand="0" w:noVBand="1"/>
      </w:tblPr>
      <w:tblGrid>
        <w:gridCol w:w="7152"/>
        <w:gridCol w:w="566"/>
      </w:tblGrid>
      <w:tr w:rsidR="005C0835" w:rsidRPr="000909C6" w:rsidTr="0052284E">
        <w:trPr>
          <w:trHeight w:val="19"/>
        </w:trPr>
        <w:tc>
          <w:tcPr>
            <w:tcW w:w="7152" w:type="dxa"/>
            <w:shd w:val="clear" w:color="auto" w:fill="auto"/>
          </w:tcPr>
          <w:p w:rsidR="005C0835" w:rsidRPr="000909C6" w:rsidRDefault="005C0835" w:rsidP="0052284E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0909C6">
              <w:rPr>
                <w:rStyle w:val="FontStyle24"/>
              </w:rPr>
              <w:lastRenderedPageBreak/>
              <w:br w:type="page"/>
            </w:r>
            <w:r w:rsidRPr="000909C6">
              <w:rPr>
                <w:b/>
              </w:rPr>
              <w:t>Содержание</w:t>
            </w:r>
          </w:p>
          <w:p w:rsidR="005C0835" w:rsidRPr="000909C6" w:rsidRDefault="005C0835" w:rsidP="0052284E">
            <w:pPr>
              <w:suppressAutoHyphens/>
              <w:ind w:firstLine="709"/>
              <w:jc w:val="center"/>
              <w:rPr>
                <w:b/>
              </w:rPr>
            </w:pPr>
          </w:p>
          <w:p w:rsidR="005C0835" w:rsidRPr="000909C6" w:rsidRDefault="005C0835" w:rsidP="0052284E">
            <w:pPr>
              <w:suppressAutoHyphens/>
              <w:ind w:firstLine="709"/>
            </w:pPr>
          </w:p>
          <w:p w:rsidR="005C0835" w:rsidRPr="000909C6" w:rsidRDefault="005C0835" w:rsidP="005C0835">
            <w:pPr>
              <w:numPr>
                <w:ilvl w:val="0"/>
                <w:numId w:val="13"/>
              </w:numPr>
              <w:tabs>
                <w:tab w:val="num" w:pos="0"/>
              </w:tabs>
              <w:suppressAutoHyphens/>
              <w:ind w:left="0" w:hanging="284"/>
            </w:pPr>
            <w:r w:rsidRPr="000909C6">
              <w:t xml:space="preserve">1. </w:t>
            </w:r>
            <w:r w:rsidR="00436BCB" w:rsidRPr="00F56783">
              <w:t>Общая характеристика</w:t>
            </w:r>
            <w:r w:rsidRPr="000909C6">
              <w:t xml:space="preserve"> рабочей программы </w:t>
            </w:r>
            <w:r>
              <w:t>учебной практики</w:t>
            </w:r>
            <w:r w:rsidRPr="000909C6">
              <w:t xml:space="preserve"> </w:t>
            </w:r>
          </w:p>
          <w:p w:rsidR="005C0835" w:rsidRPr="000909C6" w:rsidRDefault="005C0835" w:rsidP="005C0835">
            <w:pPr>
              <w:numPr>
                <w:ilvl w:val="0"/>
                <w:numId w:val="13"/>
              </w:numPr>
              <w:tabs>
                <w:tab w:val="num" w:pos="0"/>
              </w:tabs>
              <w:suppressAutoHyphens/>
              <w:ind w:left="0" w:hanging="284"/>
            </w:pPr>
            <w:r w:rsidRPr="000909C6">
              <w:t xml:space="preserve">2. Структура и содержание </w:t>
            </w:r>
            <w:r>
              <w:t>учебной практики</w:t>
            </w:r>
          </w:p>
          <w:p w:rsidR="005C0835" w:rsidRPr="000909C6" w:rsidRDefault="005C0835" w:rsidP="0052284E">
            <w:pPr>
              <w:tabs>
                <w:tab w:val="num" w:pos="993"/>
              </w:tabs>
              <w:suppressAutoHyphens/>
            </w:pPr>
            <w:r>
              <w:t xml:space="preserve"> </w:t>
            </w:r>
            <w:r w:rsidRPr="000909C6">
              <w:t xml:space="preserve">2.1. Объем </w:t>
            </w:r>
            <w:r>
              <w:t>учебной практики</w:t>
            </w:r>
          </w:p>
          <w:p w:rsidR="005C0835" w:rsidRPr="000909C6" w:rsidRDefault="005C0835" w:rsidP="0052284E">
            <w:pPr>
              <w:tabs>
                <w:tab w:val="num" w:pos="993"/>
              </w:tabs>
              <w:suppressAutoHyphens/>
            </w:pPr>
            <w:r>
              <w:t xml:space="preserve"> </w:t>
            </w:r>
            <w:r w:rsidRPr="000909C6">
              <w:t xml:space="preserve"> 2.2. Тематический план и содержание </w:t>
            </w:r>
            <w:r>
              <w:t>учебной практики</w:t>
            </w:r>
          </w:p>
          <w:p w:rsidR="005C0835" w:rsidRPr="000909C6" w:rsidRDefault="005C0835" w:rsidP="005C0835">
            <w:pPr>
              <w:numPr>
                <w:ilvl w:val="0"/>
                <w:numId w:val="13"/>
              </w:numPr>
              <w:tabs>
                <w:tab w:val="num" w:pos="0"/>
              </w:tabs>
              <w:suppressAutoHyphens/>
              <w:ind w:left="0" w:hanging="284"/>
            </w:pPr>
            <w:r w:rsidRPr="000909C6">
              <w:t xml:space="preserve">3. Условия реализации рабочей программы </w:t>
            </w:r>
            <w:r>
              <w:t>учебной практики</w:t>
            </w:r>
          </w:p>
          <w:p w:rsidR="005C0835" w:rsidRPr="000909C6" w:rsidRDefault="005C0835" w:rsidP="005C0835">
            <w:pPr>
              <w:numPr>
                <w:ilvl w:val="0"/>
                <w:numId w:val="13"/>
              </w:numPr>
              <w:tabs>
                <w:tab w:val="num" w:pos="0"/>
              </w:tabs>
              <w:suppressAutoHyphens/>
              <w:ind w:left="0" w:hanging="284"/>
            </w:pPr>
            <w:r w:rsidRPr="000909C6">
              <w:t xml:space="preserve">4. Контроль и оценка результатов </w:t>
            </w:r>
            <w:r>
              <w:t>учебной практики</w:t>
            </w:r>
          </w:p>
          <w:p w:rsidR="005C0835" w:rsidRPr="000909C6" w:rsidRDefault="005C0835" w:rsidP="0052284E"/>
        </w:tc>
        <w:tc>
          <w:tcPr>
            <w:tcW w:w="566" w:type="dxa"/>
            <w:shd w:val="clear" w:color="auto" w:fill="auto"/>
          </w:tcPr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909C6">
              <w:t>4</w:t>
            </w:r>
          </w:p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8</w:t>
            </w:r>
          </w:p>
        </w:tc>
      </w:tr>
    </w:tbl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F205F6" w:rsidRPr="00E77698" w:rsidRDefault="00D913C1" w:rsidP="00F205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31557">
        <w:rPr>
          <w:bCs/>
          <w:i/>
          <w:sz w:val="28"/>
          <w:szCs w:val="28"/>
        </w:rPr>
        <w:br w:type="page"/>
      </w:r>
    </w:p>
    <w:p w:rsidR="00D913C1" w:rsidRPr="005C0835" w:rsidRDefault="00F205F6" w:rsidP="00A07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</w:rPr>
      </w:pPr>
      <w:r w:rsidRPr="005C0835">
        <w:rPr>
          <w:b/>
          <w:caps/>
        </w:rPr>
        <w:lastRenderedPageBreak/>
        <w:t xml:space="preserve">1. </w:t>
      </w:r>
      <w:r w:rsidR="00436BCB" w:rsidRPr="00640A25">
        <w:rPr>
          <w:b/>
          <w:caps/>
        </w:rPr>
        <w:t>ОБЩАЯ ХАРАКТЕРИСТИКА</w:t>
      </w:r>
      <w:r w:rsidR="00D913C1" w:rsidRPr="005C0835">
        <w:rPr>
          <w:b/>
          <w:caps/>
        </w:rPr>
        <w:t xml:space="preserve"> </w:t>
      </w:r>
      <w:r w:rsidR="005C0835" w:rsidRPr="005C0835">
        <w:rPr>
          <w:b/>
          <w:caps/>
        </w:rPr>
        <w:t xml:space="preserve">рабочей </w:t>
      </w:r>
      <w:r w:rsidR="00D913C1" w:rsidRPr="005C0835">
        <w:rPr>
          <w:b/>
          <w:caps/>
        </w:rPr>
        <w:t>ПРОГРАММЫ учебной практики</w:t>
      </w:r>
    </w:p>
    <w:p w:rsidR="00F205F6" w:rsidRPr="005C0835" w:rsidRDefault="00F205F6" w:rsidP="00A07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</w:rPr>
      </w:pP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  <w:r w:rsidRPr="005C0835">
        <w:rPr>
          <w:b/>
        </w:rPr>
        <w:t>1.1. Область применения программы</w:t>
      </w:r>
    </w:p>
    <w:p w:rsidR="002E7B21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C0835">
        <w:t xml:space="preserve">Программа учебной практики является частью программы подготовки специалистов среднего звена в соответствии с ФГОС СПО по специальности </w:t>
      </w:r>
      <w:r w:rsidR="002E7B21" w:rsidRPr="005C0835">
        <w:t>Специальность 54.02.02 Декоративно-прикладное искусство и народные промыслы (по видам)</w:t>
      </w:r>
      <w:r w:rsidR="002E7B21" w:rsidRPr="005C0835">
        <w:rPr>
          <w:b/>
        </w:rPr>
        <w:t>.</w:t>
      </w:r>
      <w:r w:rsidR="005C0835">
        <w:rPr>
          <w:b/>
        </w:rPr>
        <w:t xml:space="preserve">           </w:t>
      </w:r>
      <w:r w:rsidR="002E7B21" w:rsidRPr="005C0835">
        <w:rPr>
          <w:b/>
        </w:rPr>
        <w:t xml:space="preserve">   </w:t>
      </w:r>
    </w:p>
    <w:p w:rsidR="00AD3EF9" w:rsidRPr="005C0835" w:rsidRDefault="00AD3EF9" w:rsidP="00D35A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5C0835">
        <w:t>Рабочая программа учебной практики может быть использована</w:t>
      </w:r>
      <w:r w:rsidRPr="005C0835">
        <w:rPr>
          <w:b/>
        </w:rPr>
        <w:t xml:space="preserve"> </w:t>
      </w:r>
      <w:r w:rsidRPr="005C0835">
        <w:t xml:space="preserve"> при профессиональной подготовке </w:t>
      </w:r>
      <w:r w:rsidR="009E5469" w:rsidRPr="005C0835">
        <w:t>и дополнительном образовании.</w:t>
      </w:r>
    </w:p>
    <w:p w:rsidR="00AD3EF9" w:rsidRPr="005C0835" w:rsidRDefault="00AD3EF9" w:rsidP="00D35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  <w:r w:rsidRPr="005C0835">
        <w:rPr>
          <w:b/>
        </w:rPr>
        <w:t>1.2. Место учебной практики в структуре основной профессиональной образовательной программы:</w:t>
      </w: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  <w:r w:rsidRPr="005C0835">
        <w:rPr>
          <w:b/>
        </w:rPr>
        <w:tab/>
      </w:r>
      <w:r w:rsidRPr="005C0835">
        <w:t>Учебная практика реализуется в рамках профессионального модуля ПМ.</w:t>
      </w:r>
      <w:r w:rsidR="002E7B21" w:rsidRPr="005C0835">
        <w:t>01 Творческая и исполнительская деятельность</w:t>
      </w:r>
      <w:r w:rsidRPr="005C0835">
        <w:t>.</w:t>
      </w:r>
      <w:r w:rsidR="008F5BBF" w:rsidRPr="005C0835">
        <w:t xml:space="preserve"> Проводится в пятом семестре на третьем</w:t>
      </w:r>
      <w:r w:rsidRPr="005C0835">
        <w:t xml:space="preserve"> </w:t>
      </w:r>
      <w:r w:rsidR="008F5BBF" w:rsidRPr="005C0835">
        <w:t xml:space="preserve"> курсе</w:t>
      </w:r>
      <w:r w:rsidRPr="005C0835">
        <w:t>.</w:t>
      </w: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C0835">
        <w:rPr>
          <w:b/>
        </w:rPr>
        <w:t>1.3. Цели и задачи учебной практики – требования к результатам освоения дисциплины:</w:t>
      </w: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C0835">
        <w:rPr>
          <w:b/>
        </w:rPr>
        <w:t xml:space="preserve">В результате прохождения учебной практики обучающийся должен </w:t>
      </w:r>
    </w:p>
    <w:p w:rsidR="00AD3EF9" w:rsidRPr="005C0835" w:rsidRDefault="00AD3EF9" w:rsidP="005C0835">
      <w:pPr>
        <w:ind w:firstLine="709"/>
        <w:jc w:val="both"/>
        <w:rPr>
          <w:b/>
        </w:rPr>
      </w:pPr>
      <w:r w:rsidRPr="005C0835">
        <w:rPr>
          <w:rStyle w:val="blk"/>
          <w:b/>
        </w:rPr>
        <w:t>уметь:</w:t>
      </w:r>
    </w:p>
    <w:p w:rsidR="00AD3EF9" w:rsidRPr="005C0835" w:rsidRDefault="00AD3EF9" w:rsidP="005C0835">
      <w:pPr>
        <w:ind w:firstLine="709"/>
        <w:jc w:val="both"/>
      </w:pPr>
      <w:r w:rsidRPr="005C0835">
        <w:rPr>
          <w:rStyle w:val="blk"/>
        </w:rPr>
        <w:t>- технически умело выполнять эскиз;</w:t>
      </w:r>
    </w:p>
    <w:p w:rsidR="00AD3EF9" w:rsidRPr="005C0835" w:rsidRDefault="00AD3EF9" w:rsidP="005C0835">
      <w:pPr>
        <w:ind w:firstLine="709"/>
        <w:jc w:val="both"/>
      </w:pPr>
      <w:r w:rsidRPr="005C0835">
        <w:rPr>
          <w:rStyle w:val="blk"/>
        </w:rPr>
        <w:t>- находить новые живописно-пластические решения для каждой творческой задачи;</w:t>
      </w:r>
    </w:p>
    <w:p w:rsidR="00AD3EF9" w:rsidRPr="005C0835" w:rsidRDefault="00AD3EF9" w:rsidP="005C0835">
      <w:pPr>
        <w:ind w:firstLine="709"/>
        <w:jc w:val="both"/>
        <w:rPr>
          <w:b/>
        </w:rPr>
      </w:pPr>
      <w:r w:rsidRPr="005C0835">
        <w:rPr>
          <w:rStyle w:val="blk"/>
          <w:b/>
        </w:rPr>
        <w:t>знать:</w:t>
      </w:r>
    </w:p>
    <w:p w:rsidR="00AD3EF9" w:rsidRPr="005C0835" w:rsidRDefault="00AD3EF9" w:rsidP="005C0835">
      <w:pPr>
        <w:ind w:firstLine="709"/>
        <w:jc w:val="both"/>
      </w:pPr>
      <w:r w:rsidRPr="005C0835">
        <w:rPr>
          <w:rStyle w:val="blk"/>
        </w:rPr>
        <w:t>- теоретические основы композиции, закономерности построения художественной формы и особенности ее восприятия;</w:t>
      </w:r>
    </w:p>
    <w:p w:rsidR="00AD3EF9" w:rsidRPr="005C0835" w:rsidRDefault="00AD3EF9" w:rsidP="005C0835">
      <w:pPr>
        <w:ind w:firstLine="709"/>
        <w:jc w:val="both"/>
      </w:pPr>
      <w:r w:rsidRPr="005C0835">
        <w:rPr>
          <w:rStyle w:val="blk"/>
        </w:rPr>
        <w:t>- основные технические разновидности, функции и возможности живописи;</w:t>
      </w:r>
    </w:p>
    <w:p w:rsidR="00AD3EF9" w:rsidRPr="005C0835" w:rsidRDefault="00AD3EF9" w:rsidP="005C0835">
      <w:pPr>
        <w:ind w:firstLine="709"/>
        <w:jc w:val="both"/>
      </w:pPr>
      <w:r w:rsidRPr="005C0835">
        <w:rPr>
          <w:rStyle w:val="blk"/>
        </w:rPr>
        <w:t>- опыт классического художественного наследия и современной художественной практики;</w:t>
      </w:r>
    </w:p>
    <w:p w:rsidR="00AD3EF9" w:rsidRPr="005C0835" w:rsidRDefault="00AD3EF9" w:rsidP="005C0835">
      <w:pPr>
        <w:ind w:firstLine="709"/>
        <w:jc w:val="both"/>
      </w:pPr>
      <w:r w:rsidRPr="005C0835">
        <w:rPr>
          <w:rStyle w:val="blk"/>
        </w:rPr>
        <w:t>- принципы сбора и систематизации подготовительного материала и способы его применения для воплощения творческого замысла.</w:t>
      </w: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C0835">
        <w:rPr>
          <w:b/>
        </w:rPr>
        <w:t>иметь практический опыт:</w:t>
      </w:r>
    </w:p>
    <w:p w:rsidR="00AD3EF9" w:rsidRPr="005C0835" w:rsidRDefault="00AD3EF9" w:rsidP="005C0835">
      <w:pPr>
        <w:ind w:firstLine="709"/>
        <w:jc w:val="both"/>
      </w:pPr>
      <w:r w:rsidRPr="005C0835">
        <w:t xml:space="preserve">- творческого использования средств живописи, их изобразительно-выразительные возможности; </w:t>
      </w:r>
    </w:p>
    <w:p w:rsidR="00AD3EF9" w:rsidRPr="005C0835" w:rsidRDefault="00AD3EF9" w:rsidP="005C0835">
      <w:pPr>
        <w:ind w:firstLine="709"/>
        <w:jc w:val="both"/>
      </w:pPr>
      <w:r w:rsidRPr="005C0835">
        <w:t>-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:rsidR="00AD3EF9" w:rsidRPr="005C0835" w:rsidRDefault="00AD3EF9" w:rsidP="005C0835">
      <w:pPr>
        <w:ind w:firstLine="709"/>
        <w:jc w:val="both"/>
      </w:pPr>
      <w:r w:rsidRPr="005C0835">
        <w:t>- последовательного ведения работы над композицией.</w:t>
      </w:r>
    </w:p>
    <w:p w:rsidR="00AD3EF9" w:rsidRPr="005C0835" w:rsidRDefault="00AD3EF9" w:rsidP="005C0835">
      <w:pPr>
        <w:ind w:firstLine="709"/>
        <w:jc w:val="both"/>
      </w:pPr>
      <w:r w:rsidRPr="005C0835">
        <w:rPr>
          <w:color w:val="333333"/>
          <w:shd w:val="clear" w:color="auto" w:fill="FFFFFF"/>
        </w:rPr>
        <w:t>Художник-</w:t>
      </w:r>
      <w:r w:rsidR="002E7B21" w:rsidRPr="005C0835">
        <w:rPr>
          <w:color w:val="333333"/>
          <w:shd w:val="clear" w:color="auto" w:fill="FFFFFF"/>
        </w:rPr>
        <w:t>мастер,</w:t>
      </w:r>
      <w:r w:rsidRPr="005C0835">
        <w:rPr>
          <w:color w:val="333333"/>
          <w:shd w:val="clear" w:color="auto" w:fill="FFFFFF"/>
        </w:rPr>
        <w:t xml:space="preserve"> преподаватель должен обладать общими и профессиональными компетенциями:</w:t>
      </w:r>
    </w:p>
    <w:p w:rsidR="00D35A38" w:rsidRPr="00D35A38" w:rsidRDefault="00AD3EF9" w:rsidP="00D35A38">
      <w:pPr>
        <w:autoSpaceDE w:val="0"/>
        <w:autoSpaceDN w:val="0"/>
        <w:adjustRightInd w:val="0"/>
        <w:spacing w:before="200"/>
        <w:ind w:firstLine="540"/>
        <w:jc w:val="both"/>
        <w:rPr>
          <w:bCs/>
        </w:rPr>
      </w:pPr>
      <w:r w:rsidRPr="005C0835">
        <w:t xml:space="preserve"> </w:t>
      </w:r>
      <w:r w:rsidR="002E7B21" w:rsidRPr="005C0835">
        <w:rPr>
          <w:color w:val="000000"/>
        </w:rPr>
        <w:t xml:space="preserve">ОК 1. </w:t>
      </w:r>
      <w:r w:rsidR="00D35A38" w:rsidRPr="00D35A38">
        <w:rPr>
          <w:bCs/>
        </w:rPr>
        <w:t>Выбирать способы решения задач профессиональной деятельности применительно к различным контекстам;</w:t>
      </w:r>
    </w:p>
    <w:p w:rsidR="00D35A38" w:rsidRPr="00D35A38" w:rsidRDefault="002E7B21" w:rsidP="00D35A38">
      <w:pPr>
        <w:autoSpaceDE w:val="0"/>
        <w:autoSpaceDN w:val="0"/>
        <w:adjustRightInd w:val="0"/>
        <w:spacing w:before="200"/>
        <w:ind w:firstLine="540"/>
        <w:jc w:val="both"/>
        <w:rPr>
          <w:bCs/>
        </w:rPr>
      </w:pPr>
      <w:r w:rsidRPr="005C0835">
        <w:rPr>
          <w:color w:val="000000"/>
        </w:rPr>
        <w:t xml:space="preserve">ОК 2. </w:t>
      </w:r>
      <w:r w:rsidR="00D35A38" w:rsidRPr="00D35A38">
        <w:rPr>
          <w:bCs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D35A38" w:rsidRPr="00D35A38" w:rsidRDefault="002E7B21" w:rsidP="00D35A38">
      <w:pPr>
        <w:autoSpaceDE w:val="0"/>
        <w:autoSpaceDN w:val="0"/>
        <w:adjustRightInd w:val="0"/>
        <w:spacing w:before="200"/>
        <w:ind w:firstLine="540"/>
        <w:jc w:val="both"/>
        <w:rPr>
          <w:bCs/>
        </w:rPr>
      </w:pPr>
      <w:r w:rsidRPr="005C0835">
        <w:rPr>
          <w:color w:val="000000"/>
        </w:rPr>
        <w:t xml:space="preserve">ОК 3. </w:t>
      </w:r>
      <w:r w:rsidR="00D35A38" w:rsidRPr="00D35A38">
        <w:rPr>
          <w:bCs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D35A38" w:rsidRDefault="002E7B21" w:rsidP="00D35A38">
      <w:pPr>
        <w:pStyle w:val="a3"/>
        <w:spacing w:before="0" w:beforeAutospacing="0" w:after="0" w:afterAutospacing="0"/>
        <w:ind w:firstLine="540"/>
        <w:jc w:val="both"/>
        <w:rPr>
          <w:bCs/>
        </w:rPr>
      </w:pPr>
      <w:r w:rsidRPr="005C0835">
        <w:rPr>
          <w:color w:val="000000"/>
        </w:rPr>
        <w:t xml:space="preserve">ОК 4. </w:t>
      </w:r>
      <w:r w:rsidR="00D35A38" w:rsidRPr="00D35A38">
        <w:rPr>
          <w:bCs/>
        </w:rPr>
        <w:t>Эффективно взаимодействовать и работать в коллективе и команде;</w:t>
      </w:r>
    </w:p>
    <w:p w:rsidR="00D35A38" w:rsidRPr="00D35A38" w:rsidRDefault="002E7B21" w:rsidP="00D35A38">
      <w:pPr>
        <w:autoSpaceDE w:val="0"/>
        <w:autoSpaceDN w:val="0"/>
        <w:adjustRightInd w:val="0"/>
        <w:spacing w:before="200"/>
        <w:ind w:firstLine="540"/>
        <w:jc w:val="both"/>
        <w:rPr>
          <w:bCs/>
        </w:rPr>
      </w:pPr>
      <w:r w:rsidRPr="005C0835">
        <w:rPr>
          <w:color w:val="000000"/>
        </w:rPr>
        <w:lastRenderedPageBreak/>
        <w:t xml:space="preserve">ОК 5. </w:t>
      </w:r>
      <w:r w:rsidR="00D35A38" w:rsidRPr="00D35A38">
        <w:rPr>
          <w:bCs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35A38" w:rsidRPr="00D35A38" w:rsidRDefault="002E7B21" w:rsidP="00D35A38">
      <w:pPr>
        <w:autoSpaceDE w:val="0"/>
        <w:autoSpaceDN w:val="0"/>
        <w:adjustRightInd w:val="0"/>
        <w:spacing w:before="200"/>
        <w:ind w:firstLine="540"/>
        <w:jc w:val="both"/>
        <w:rPr>
          <w:bCs/>
        </w:rPr>
      </w:pPr>
      <w:r w:rsidRPr="005C0835">
        <w:rPr>
          <w:color w:val="000000"/>
        </w:rPr>
        <w:t xml:space="preserve">ОК 6. </w:t>
      </w:r>
      <w:r w:rsidR="00D35A38" w:rsidRPr="00D35A38">
        <w:rPr>
          <w:bCs/>
        </w:rPr>
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D35A38" w:rsidRPr="00D35A38" w:rsidRDefault="002E7B21" w:rsidP="00D35A38">
      <w:pPr>
        <w:autoSpaceDE w:val="0"/>
        <w:autoSpaceDN w:val="0"/>
        <w:adjustRightInd w:val="0"/>
        <w:spacing w:before="200"/>
        <w:ind w:firstLine="540"/>
        <w:jc w:val="both"/>
        <w:rPr>
          <w:bCs/>
        </w:rPr>
      </w:pPr>
      <w:r w:rsidRPr="005C0835">
        <w:rPr>
          <w:color w:val="000000"/>
        </w:rPr>
        <w:t>ОК 7</w:t>
      </w:r>
      <w:r w:rsidR="00D35A38" w:rsidRPr="00D35A38">
        <w:rPr>
          <w:bCs/>
        </w:rPr>
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D35A38" w:rsidRPr="00D35A38" w:rsidRDefault="002E7B21" w:rsidP="00D35A38">
      <w:pPr>
        <w:autoSpaceDE w:val="0"/>
        <w:autoSpaceDN w:val="0"/>
        <w:adjustRightInd w:val="0"/>
        <w:spacing w:before="200"/>
        <w:ind w:firstLine="540"/>
        <w:jc w:val="both"/>
        <w:rPr>
          <w:bCs/>
        </w:rPr>
      </w:pPr>
      <w:r w:rsidRPr="005C0835">
        <w:rPr>
          <w:color w:val="000000"/>
        </w:rPr>
        <w:t xml:space="preserve">ОК 8. </w:t>
      </w:r>
      <w:r w:rsidR="00D35A38" w:rsidRPr="00D35A38">
        <w:rPr>
          <w:bCs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D35A38" w:rsidRPr="00D35A38" w:rsidRDefault="002E7B21" w:rsidP="00D35A38">
      <w:pPr>
        <w:autoSpaceDE w:val="0"/>
        <w:autoSpaceDN w:val="0"/>
        <w:adjustRightInd w:val="0"/>
        <w:spacing w:before="200"/>
        <w:ind w:firstLine="540"/>
        <w:jc w:val="both"/>
        <w:rPr>
          <w:bCs/>
        </w:rPr>
      </w:pPr>
      <w:r w:rsidRPr="005C0835">
        <w:rPr>
          <w:color w:val="000000"/>
        </w:rPr>
        <w:t xml:space="preserve">ОК 9. </w:t>
      </w:r>
      <w:r w:rsidR="00D35A38" w:rsidRPr="00D35A38">
        <w:rPr>
          <w:bCs/>
        </w:rPr>
        <w:t>Пользоваться профессиональной документацией на государственном и иностранном языках.</w:t>
      </w:r>
    </w:p>
    <w:p w:rsidR="00D35A38" w:rsidRPr="00D35A38" w:rsidRDefault="00D35A38" w:rsidP="00D35A38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D35A38">
        <w:rPr>
          <w:bCs/>
        </w:rPr>
        <w:t>ПК 1.1. Изображать фигуру человека, животных и окружающую предметно-пространственную среду средствами академического рисунка, живописи и скульптуры.</w:t>
      </w:r>
    </w:p>
    <w:p w:rsidR="00D35A38" w:rsidRPr="00D35A38" w:rsidRDefault="00D35A38" w:rsidP="00D35A38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D35A38">
        <w:rPr>
          <w:bCs/>
        </w:rPr>
        <w:t>ПК 1.2. Создавать художественно-графические проекты изделий декоративно-прикладного искусства индивидуального, утилитарного и интерьерного назначения и воплощать их в материале.</w:t>
      </w:r>
    </w:p>
    <w:p w:rsidR="00D35A38" w:rsidRPr="00D35A38" w:rsidRDefault="00D35A38" w:rsidP="00D35A38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D35A38">
        <w:rPr>
          <w:bCs/>
        </w:rPr>
        <w:t>ПК 1.3. Собирать, анализировать и систематизировать подготовительный материал при проектировании изделий декоративно-прикладного искусства.</w:t>
      </w:r>
    </w:p>
    <w:p w:rsidR="00D35A38" w:rsidRPr="00D35A38" w:rsidRDefault="00D35A38" w:rsidP="00D35A38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D35A38">
        <w:rPr>
          <w:bCs/>
        </w:rPr>
        <w:t>ПК 1.4. Выполнять эскизы и проекты изделий с использованием различных графических средств и приемов.</w:t>
      </w:r>
    </w:p>
    <w:p w:rsidR="00D35A38" w:rsidRPr="00D35A38" w:rsidRDefault="00D35A38" w:rsidP="00D35A38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D35A38">
        <w:rPr>
          <w:bCs/>
        </w:rPr>
        <w:t>ПК 1.5. Самостоятельно разрабатывать колористические решения художественно-графических проектов изделий декоративно-прикладного и народного искусства.</w:t>
      </w:r>
    </w:p>
    <w:p w:rsidR="00D35A38" w:rsidRPr="00D35A38" w:rsidRDefault="00D35A38" w:rsidP="00D35A38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D35A38">
        <w:rPr>
          <w:bCs/>
        </w:rPr>
        <w:t>ПК 1.6. Владеть культурой устной и письменной речи, профессиональной терминологией.</w:t>
      </w:r>
    </w:p>
    <w:p w:rsidR="00D35A38" w:rsidRPr="00D35A38" w:rsidRDefault="00D35A38" w:rsidP="00D35A38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D35A38">
        <w:rPr>
          <w:bCs/>
        </w:rPr>
        <w:t>ПК 1.7. Использовать компьютерные технологии при проектировании изделий традиционного прикладного искусства.</w:t>
      </w:r>
    </w:p>
    <w:p w:rsidR="00D35A38" w:rsidRPr="00D35A38" w:rsidRDefault="00D35A38" w:rsidP="00D35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D35A38">
        <w:rPr>
          <w:bCs/>
        </w:rPr>
        <w:t>ПК 1.8. Представлять художественные изделия по собственным композициям для участия в различных выставках и конкурсах.</w:t>
      </w:r>
    </w:p>
    <w:p w:rsidR="00D35A38" w:rsidRPr="00D35A38" w:rsidRDefault="00D35A38" w:rsidP="00D35A38">
      <w:pPr>
        <w:suppressAutoHyphens/>
        <w:spacing w:after="200" w:line="276" w:lineRule="auto"/>
        <w:rPr>
          <w:b/>
          <w:sz w:val="26"/>
          <w:szCs w:val="26"/>
        </w:rPr>
      </w:pPr>
    </w:p>
    <w:p w:rsidR="004B6C71" w:rsidRPr="005C0835" w:rsidRDefault="004B6C71" w:rsidP="005C083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C0835">
        <w:t xml:space="preserve">  Для обучающихся предусматривается несколько задач по практической деятельности:</w:t>
      </w:r>
    </w:p>
    <w:p w:rsidR="004B6C71" w:rsidRPr="005C0835" w:rsidRDefault="004B6C71" w:rsidP="00A7585E">
      <w:pPr>
        <w:pStyle w:val="afa"/>
        <w:numPr>
          <w:ilvl w:val="0"/>
          <w:numId w:val="1"/>
        </w:num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31"/>
        <w:jc w:val="both"/>
      </w:pPr>
      <w:r w:rsidRPr="005C0835">
        <w:t>Выявление особенностей восприятия пространства и цвета в натуре и изображении;</w:t>
      </w:r>
    </w:p>
    <w:p w:rsidR="004B6C71" w:rsidRPr="005C0835" w:rsidRDefault="004B6C71" w:rsidP="00A7585E">
      <w:pPr>
        <w:pStyle w:val="afa"/>
        <w:numPr>
          <w:ilvl w:val="0"/>
          <w:numId w:val="1"/>
        </w:num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31"/>
        <w:jc w:val="both"/>
      </w:pPr>
      <w:r w:rsidRPr="005C0835">
        <w:t>Применение в этюдах метода работы отношениями;</w:t>
      </w:r>
    </w:p>
    <w:p w:rsidR="004B6C71" w:rsidRPr="005C0835" w:rsidRDefault="004B6C71" w:rsidP="00A7585E">
      <w:pPr>
        <w:pStyle w:val="afa"/>
        <w:numPr>
          <w:ilvl w:val="0"/>
          <w:numId w:val="1"/>
        </w:num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31"/>
        <w:jc w:val="both"/>
      </w:pPr>
      <w:r w:rsidRPr="005C0835">
        <w:t>Формирование пластического образа в эскизах;</w:t>
      </w:r>
    </w:p>
    <w:p w:rsidR="004B6C71" w:rsidRPr="005C0835" w:rsidRDefault="004B6C71" w:rsidP="00A7585E">
      <w:pPr>
        <w:pStyle w:val="afa"/>
        <w:numPr>
          <w:ilvl w:val="0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31"/>
        <w:jc w:val="both"/>
      </w:pPr>
      <w:r w:rsidRPr="005C0835">
        <w:t xml:space="preserve"> Использование законов линейной и воздушной перспективы;</w:t>
      </w:r>
    </w:p>
    <w:p w:rsidR="005C0835" w:rsidRDefault="005C0835" w:rsidP="005C0835">
      <w:pPr>
        <w:pStyle w:val="afa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0" w:firstLine="709"/>
        <w:jc w:val="both"/>
      </w:pPr>
    </w:p>
    <w:p w:rsidR="004B6C71" w:rsidRPr="005C0835" w:rsidRDefault="004B6C71" w:rsidP="005C0835">
      <w:pPr>
        <w:pStyle w:val="afa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0" w:firstLine="709"/>
        <w:jc w:val="both"/>
      </w:pPr>
      <w:r w:rsidRPr="005C0835">
        <w:t xml:space="preserve">Результатом прохождения практики являются предоставленные на отчетный просмотр практические работы и итоговый эскиз, сформированный и выполненный на основе подготовительных натурных зарисовок и анализа творческого наследия по теме пейзажных зарисовок. </w:t>
      </w:r>
    </w:p>
    <w:p w:rsidR="004B6C71" w:rsidRDefault="004B6C71" w:rsidP="005C083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436BCB" w:rsidRDefault="00436BCB" w:rsidP="00436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6BCB" w:rsidRDefault="00436BCB" w:rsidP="00436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6BCB" w:rsidRPr="003E2BF6" w:rsidRDefault="00436BCB" w:rsidP="00436BCB">
      <w:pPr>
        <w:suppressAutoHyphens/>
        <w:rPr>
          <w:b/>
          <w:sz w:val="26"/>
          <w:szCs w:val="26"/>
        </w:rPr>
      </w:pPr>
    </w:p>
    <w:p w:rsidR="00436BCB" w:rsidRPr="00640A25" w:rsidRDefault="00436BCB" w:rsidP="00436BCB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1.3. Реализация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воспитательных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аспектов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в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процессе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учебных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занятий</w:t>
      </w:r>
    </w:p>
    <w:p w:rsidR="00436BCB" w:rsidRPr="00640A25" w:rsidRDefault="00436BCB" w:rsidP="00436BCB">
      <w:pPr>
        <w:tabs>
          <w:tab w:val="left" w:pos="10206"/>
        </w:tabs>
        <w:ind w:firstLine="709"/>
        <w:jc w:val="both"/>
        <w:rPr>
          <w:spacing w:val="-2"/>
        </w:rPr>
      </w:pPr>
      <w:r w:rsidRPr="00640A25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40A25">
        <w:rPr>
          <w:spacing w:val="-2"/>
        </w:rPr>
        <w:t>включающих:</w:t>
      </w:r>
    </w:p>
    <w:p w:rsidR="00436BCB" w:rsidRPr="00640A25" w:rsidRDefault="00436BCB" w:rsidP="00436BCB">
      <w:pPr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интереса к будущей профессии;</w:t>
      </w:r>
    </w:p>
    <w:p w:rsidR="00436BCB" w:rsidRPr="00640A25" w:rsidRDefault="00436BCB" w:rsidP="00436BCB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оценку собственного продвижения, личностного развития;</w:t>
      </w:r>
    </w:p>
    <w:p w:rsidR="00436BCB" w:rsidRPr="00640A25" w:rsidRDefault="00436BCB" w:rsidP="00436BCB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436BCB" w:rsidRPr="00640A25" w:rsidRDefault="00436BCB" w:rsidP="00436BCB">
      <w:pPr>
        <w:widowControl w:val="0"/>
        <w:numPr>
          <w:ilvl w:val="0"/>
          <w:numId w:val="1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ответственность за результат учебной деятельности и подготовки к профессиональной деятельности;</w:t>
      </w:r>
    </w:p>
    <w:p w:rsidR="00436BCB" w:rsidRPr="00640A25" w:rsidRDefault="00436BCB" w:rsidP="00436BCB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проявление высокопрофессиональной трудовой активности;</w:t>
      </w:r>
    </w:p>
    <w:p w:rsidR="00436BCB" w:rsidRPr="00640A25" w:rsidRDefault="00436BCB" w:rsidP="00436BCB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исследовательской и проектной работе;</w:t>
      </w:r>
    </w:p>
    <w:p w:rsidR="00436BCB" w:rsidRPr="00640A25" w:rsidRDefault="00436BCB" w:rsidP="00436BCB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436BCB" w:rsidRPr="00640A25" w:rsidRDefault="00436BCB" w:rsidP="00436BCB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436BCB" w:rsidRPr="00640A25" w:rsidRDefault="00436BCB" w:rsidP="00436BCB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конструктивное взаимодействие в учебном коллективе;</w:t>
      </w:r>
    </w:p>
    <w:p w:rsidR="00436BCB" w:rsidRPr="00640A25" w:rsidRDefault="00436BCB" w:rsidP="00436BCB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демонстрация навыков межличностного делового общения, социального имиджа;</w:t>
      </w:r>
    </w:p>
    <w:p w:rsidR="00436BCB" w:rsidRPr="00640A25" w:rsidRDefault="00436BCB" w:rsidP="00436BCB">
      <w:pPr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436BCB" w:rsidRPr="00640A25" w:rsidRDefault="00436BCB" w:rsidP="00436BCB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сформированность гражданской позиции; участие в волонтерском движении;  </w:t>
      </w:r>
    </w:p>
    <w:p w:rsidR="00436BCB" w:rsidRPr="00640A25" w:rsidRDefault="00436BCB" w:rsidP="00436BCB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мировоззренческих установок на готовность молодых людей к работе  на благо Отечества;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правовой активности и навыков правомерного поведения, уважения к Закону;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фактов проявления идеологии терроризма и экстремизма среди обучающихся;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социальных конфликтов среди обучающихся, основанных на межнациональной, межрелигиозной почве;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добровольческие инициативы по поддержки инвалидов и престарелых граждан;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экологической культуры, бережного отношения к родной земле, природным богатствам России и мира;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навыков здорового образа жизни и высокий уровень культуры здоровья обучающихся;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конкурсах профессионального мастерства разного уровня и в командных проектах; 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lastRenderedPageBreak/>
        <w:t>формирование мотивации на получение профильного высшего образования по выбранной специальности;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>развитие эстетического восприятия, способности воспринимать прекрасное в окружающей природе, в искусстве.</w:t>
      </w:r>
    </w:p>
    <w:p w:rsidR="00436BCB" w:rsidRPr="00640A25" w:rsidRDefault="00436BCB" w:rsidP="00436BCB">
      <w:pPr>
        <w:ind w:firstLine="709"/>
        <w:jc w:val="both"/>
      </w:pPr>
      <w:r w:rsidRPr="00640A25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40A25">
        <w:rPr>
          <w:spacing w:val="40"/>
        </w:rPr>
        <w:t xml:space="preserve"> </w:t>
      </w:r>
      <w:r w:rsidRPr="00640A25">
        <w:t>для обсуждения.</w:t>
      </w:r>
    </w:p>
    <w:p w:rsidR="00436BCB" w:rsidRPr="00640A25" w:rsidRDefault="00436BCB" w:rsidP="00436BCB">
      <w:pPr>
        <w:pStyle w:val="aa"/>
        <w:spacing w:after="0"/>
        <w:ind w:firstLine="709"/>
        <w:jc w:val="both"/>
      </w:pPr>
    </w:p>
    <w:p w:rsidR="00436BCB" w:rsidRPr="00640A25" w:rsidRDefault="00436BCB" w:rsidP="00436BCB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1.4.Использование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и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интерактивных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форм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проведения</w:t>
      </w:r>
      <w:r w:rsidRPr="00640A25">
        <w:rPr>
          <w:b/>
          <w:spacing w:val="-5"/>
        </w:rPr>
        <w:t xml:space="preserve"> </w:t>
      </w:r>
      <w:r w:rsidRPr="00640A25">
        <w:rPr>
          <w:b/>
          <w:spacing w:val="-2"/>
        </w:rPr>
        <w:t>занятий</w:t>
      </w:r>
    </w:p>
    <w:p w:rsidR="00436BCB" w:rsidRPr="00640A25" w:rsidRDefault="00436BCB" w:rsidP="00436BCB">
      <w:pPr>
        <w:pStyle w:val="aa"/>
        <w:spacing w:after="0"/>
        <w:ind w:firstLine="709"/>
        <w:jc w:val="both"/>
      </w:pPr>
      <w:r w:rsidRPr="00640A25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436BCB" w:rsidRPr="00640A25" w:rsidRDefault="00436BCB" w:rsidP="00436BCB">
      <w:pPr>
        <w:pStyle w:val="af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групповая</w:t>
      </w:r>
      <w:r w:rsidRPr="00640A25">
        <w:rPr>
          <w:spacing w:val="-3"/>
        </w:rPr>
        <w:t xml:space="preserve"> </w:t>
      </w:r>
      <w:r w:rsidRPr="00640A25">
        <w:t>работа</w:t>
      </w:r>
      <w:r w:rsidRPr="00640A25">
        <w:rPr>
          <w:spacing w:val="-2"/>
        </w:rPr>
        <w:t xml:space="preserve"> </w:t>
      </w:r>
      <w:r w:rsidRPr="00640A25">
        <w:t>или</w:t>
      </w:r>
      <w:r w:rsidRPr="00640A25">
        <w:rPr>
          <w:spacing w:val="-2"/>
        </w:rPr>
        <w:t xml:space="preserve"> </w:t>
      </w:r>
      <w:r w:rsidRPr="00640A25">
        <w:t>работа</w:t>
      </w:r>
      <w:r w:rsidRPr="00640A25">
        <w:rPr>
          <w:spacing w:val="-3"/>
        </w:rPr>
        <w:t xml:space="preserve"> </w:t>
      </w:r>
      <w:r w:rsidRPr="00640A25">
        <w:t>в</w:t>
      </w:r>
      <w:r w:rsidRPr="00640A25">
        <w:rPr>
          <w:spacing w:val="-2"/>
        </w:rPr>
        <w:t xml:space="preserve"> парах;</w:t>
      </w:r>
    </w:p>
    <w:p w:rsidR="00436BCB" w:rsidRPr="00640A25" w:rsidRDefault="00436BCB" w:rsidP="00436BCB">
      <w:pPr>
        <w:pStyle w:val="af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4"/>
        </w:rPr>
        <w:t xml:space="preserve"> </w:t>
      </w:r>
      <w:r w:rsidRPr="00640A25">
        <w:t>ситуационных</w:t>
      </w:r>
      <w:r w:rsidRPr="00640A25">
        <w:rPr>
          <w:spacing w:val="-2"/>
        </w:rPr>
        <w:t xml:space="preserve"> задач;</w:t>
      </w:r>
    </w:p>
    <w:p w:rsidR="00436BCB" w:rsidRPr="00640A25" w:rsidRDefault="00436BCB" w:rsidP="00436BCB">
      <w:pPr>
        <w:pStyle w:val="af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5"/>
        </w:rPr>
        <w:t xml:space="preserve"> </w:t>
      </w:r>
      <w:r w:rsidRPr="00640A25">
        <w:t>производственных</w:t>
      </w:r>
      <w:r w:rsidRPr="00640A25">
        <w:rPr>
          <w:spacing w:val="-5"/>
        </w:rPr>
        <w:t xml:space="preserve"> </w:t>
      </w:r>
      <w:r w:rsidRPr="00640A25">
        <w:rPr>
          <w:spacing w:val="-2"/>
        </w:rPr>
        <w:t>задач;</w:t>
      </w:r>
    </w:p>
    <w:p w:rsidR="00436BCB" w:rsidRPr="00640A25" w:rsidRDefault="00436BCB" w:rsidP="00436BCB">
      <w:pPr>
        <w:pStyle w:val="afa"/>
        <w:widowControl w:val="0"/>
        <w:numPr>
          <w:ilvl w:val="0"/>
          <w:numId w:val="22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709"/>
        <w:contextualSpacing w:val="0"/>
        <w:jc w:val="both"/>
      </w:pPr>
      <w:r w:rsidRPr="00640A25">
        <w:rPr>
          <w:spacing w:val="-2"/>
        </w:rPr>
        <w:t>исследовательская</w:t>
      </w:r>
      <w:r w:rsidRPr="00640A25">
        <w:t xml:space="preserve"> </w:t>
      </w:r>
      <w:r w:rsidRPr="00640A25">
        <w:rPr>
          <w:spacing w:val="-2"/>
        </w:rPr>
        <w:t>деятельность</w:t>
      </w:r>
      <w:r w:rsidRPr="00640A25">
        <w:t xml:space="preserve"> </w:t>
      </w:r>
      <w:r w:rsidRPr="00640A25">
        <w:rPr>
          <w:spacing w:val="-2"/>
        </w:rPr>
        <w:t>обучающихся</w:t>
      </w:r>
      <w:r w:rsidRPr="00640A25">
        <w:t xml:space="preserve"> </w:t>
      </w:r>
      <w:r w:rsidRPr="00640A25">
        <w:rPr>
          <w:spacing w:val="-10"/>
        </w:rPr>
        <w:t>в</w:t>
      </w:r>
      <w:r w:rsidRPr="00640A25">
        <w:t xml:space="preserve"> </w:t>
      </w:r>
      <w:r w:rsidRPr="00640A25">
        <w:rPr>
          <w:spacing w:val="-2"/>
        </w:rPr>
        <w:t>рамках</w:t>
      </w:r>
      <w:r w:rsidRPr="00640A25">
        <w:t xml:space="preserve"> </w:t>
      </w:r>
      <w:r w:rsidRPr="00640A25">
        <w:rPr>
          <w:spacing w:val="-2"/>
        </w:rPr>
        <w:t>реализации</w:t>
      </w:r>
      <w:r w:rsidRPr="00640A25">
        <w:t xml:space="preserve"> </w:t>
      </w:r>
      <w:r w:rsidRPr="00640A25">
        <w:rPr>
          <w:spacing w:val="-4"/>
        </w:rPr>
        <w:t xml:space="preserve">ими </w:t>
      </w:r>
      <w:r w:rsidRPr="00640A25">
        <w:t>индивидуальных исследовательских проектов;</w:t>
      </w:r>
    </w:p>
    <w:p w:rsidR="00436BCB" w:rsidRPr="00640A25" w:rsidRDefault="00436BCB" w:rsidP="00436BCB">
      <w:pPr>
        <w:pStyle w:val="aa"/>
        <w:spacing w:after="0"/>
        <w:ind w:firstLine="709"/>
        <w:jc w:val="both"/>
        <w:rPr>
          <w:b/>
        </w:rPr>
      </w:pPr>
    </w:p>
    <w:p w:rsidR="00436BCB" w:rsidRPr="00640A25" w:rsidRDefault="00436BCB" w:rsidP="00436BCB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1.5.Практическая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подготовка</w:t>
      </w:r>
    </w:p>
    <w:p w:rsidR="00436BCB" w:rsidRPr="00640A25" w:rsidRDefault="00436BCB" w:rsidP="00436BCB">
      <w:pPr>
        <w:pStyle w:val="aa"/>
        <w:spacing w:after="0"/>
        <w:ind w:firstLine="709"/>
        <w:jc w:val="both"/>
      </w:pPr>
      <w:r w:rsidRPr="00640A25">
        <w:t>Практическая подготовка при реализации профессионального модуля организуется в форме:</w:t>
      </w:r>
    </w:p>
    <w:p w:rsidR="00436BCB" w:rsidRPr="00640A25" w:rsidRDefault="00436BCB" w:rsidP="00436BCB">
      <w:pPr>
        <w:pStyle w:val="afa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учебной</w:t>
      </w:r>
      <w:r w:rsidRPr="00640A25">
        <w:rPr>
          <w:spacing w:val="-3"/>
        </w:rPr>
        <w:t xml:space="preserve"> </w:t>
      </w:r>
      <w:r w:rsidRPr="00640A25">
        <w:t>и</w:t>
      </w:r>
      <w:r w:rsidRPr="00640A25">
        <w:rPr>
          <w:spacing w:val="-3"/>
        </w:rPr>
        <w:t xml:space="preserve"> </w:t>
      </w:r>
      <w:r w:rsidRPr="00640A25">
        <w:t>производственной</w:t>
      </w:r>
      <w:r w:rsidRPr="00640A25">
        <w:rPr>
          <w:spacing w:val="-4"/>
        </w:rPr>
        <w:t xml:space="preserve"> </w:t>
      </w:r>
      <w:r w:rsidRPr="00640A25">
        <w:rPr>
          <w:spacing w:val="-2"/>
        </w:rPr>
        <w:t>практики;</w:t>
      </w:r>
    </w:p>
    <w:p w:rsidR="00436BCB" w:rsidRPr="00640A25" w:rsidRDefault="00436BCB" w:rsidP="00436BCB">
      <w:pPr>
        <w:pStyle w:val="afa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40A25">
        <w:rPr>
          <w:spacing w:val="-2"/>
        </w:rPr>
        <w:t>деятельностью;</w:t>
      </w:r>
    </w:p>
    <w:p w:rsidR="00436BCB" w:rsidRDefault="00436BCB" w:rsidP="00436BCB">
      <w:pPr>
        <w:pStyle w:val="afa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640A25">
        <w:rPr>
          <w:spacing w:val="40"/>
        </w:rPr>
        <w:t xml:space="preserve"> </w:t>
      </w:r>
      <w:r w:rsidRPr="00640A25">
        <w:t>деятельностью в условиях, приближенных к реальным производственным.</w:t>
      </w:r>
    </w:p>
    <w:p w:rsidR="00436BCB" w:rsidRDefault="00436BCB" w:rsidP="00436BCB">
      <w:pPr>
        <w:pStyle w:val="afa"/>
        <w:tabs>
          <w:tab w:val="left" w:pos="1134"/>
        </w:tabs>
        <w:ind w:left="709"/>
        <w:contextualSpacing w:val="0"/>
        <w:jc w:val="both"/>
      </w:pPr>
    </w:p>
    <w:p w:rsidR="00436BCB" w:rsidRPr="005C0835" w:rsidRDefault="00436BCB" w:rsidP="00436BCB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D3EF9" w:rsidRPr="005C0835" w:rsidRDefault="00AD3EF9" w:rsidP="005C0835">
      <w:pPr>
        <w:ind w:firstLine="709"/>
        <w:jc w:val="both"/>
      </w:pPr>
      <w:r w:rsidRPr="005C0835">
        <w:rPr>
          <w:b/>
        </w:rPr>
        <w:t xml:space="preserve">1.4. Количество часов на освоение программы </w:t>
      </w:r>
      <w:r w:rsidR="00726AB3" w:rsidRPr="005C0835">
        <w:rPr>
          <w:b/>
        </w:rPr>
        <w:t>практики</w:t>
      </w:r>
      <w:r w:rsidRPr="005C0835">
        <w:rPr>
          <w:b/>
        </w:rPr>
        <w:t>:</w:t>
      </w: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C0835">
        <w:t xml:space="preserve">максимальной учебной нагрузки  обучающегося </w:t>
      </w:r>
      <w:r w:rsidR="00F95AC1">
        <w:t>72</w:t>
      </w:r>
      <w:r w:rsidRPr="005C0835">
        <w:t xml:space="preserve"> часа.</w:t>
      </w:r>
    </w:p>
    <w:p w:rsidR="00AD3EF9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C0835" w:rsidRPr="005C0835" w:rsidRDefault="005C0835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D3EF9" w:rsidRPr="005C0835" w:rsidRDefault="00AD3EF9" w:rsidP="00F95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5C0835">
        <w:rPr>
          <w:b/>
        </w:rPr>
        <w:t xml:space="preserve">2. СТРУКТУРА И </w:t>
      </w:r>
      <w:r w:rsidR="00726AB3" w:rsidRPr="005C0835">
        <w:rPr>
          <w:b/>
        </w:rPr>
        <w:t>СОДЕРЖАНИЕ УЧЕБНОЙ практики</w:t>
      </w:r>
    </w:p>
    <w:p w:rsidR="00AD3EF9" w:rsidRDefault="00AD3EF9" w:rsidP="00F95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center"/>
        <w:rPr>
          <w:b/>
        </w:rPr>
      </w:pPr>
      <w:r w:rsidRPr="005C0835">
        <w:rPr>
          <w:b/>
        </w:rPr>
        <w:t xml:space="preserve">2.1. Объем учебной </w:t>
      </w:r>
      <w:r w:rsidR="00726AB3" w:rsidRPr="005C0835">
        <w:rPr>
          <w:b/>
        </w:rPr>
        <w:t>практики</w:t>
      </w:r>
      <w:r w:rsidRPr="005C0835">
        <w:rPr>
          <w:b/>
        </w:rPr>
        <w:t xml:space="preserve"> и виды учебной работы</w:t>
      </w:r>
    </w:p>
    <w:tbl>
      <w:tblPr>
        <w:tblpPr w:leftFromText="180" w:rightFromText="180" w:vertAnchor="text" w:horzAnchor="margin" w:tblpXSpec="center" w:tblpY="167"/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C0835" w:rsidRPr="005C0835" w:rsidTr="005C0835">
        <w:trPr>
          <w:trHeight w:val="460"/>
        </w:trPr>
        <w:tc>
          <w:tcPr>
            <w:tcW w:w="7904" w:type="dxa"/>
            <w:shd w:val="clear" w:color="auto" w:fill="auto"/>
          </w:tcPr>
          <w:p w:rsidR="005C0835" w:rsidRPr="005C0835" w:rsidRDefault="005C0835" w:rsidP="005C0835">
            <w:pPr>
              <w:jc w:val="center"/>
            </w:pPr>
            <w:r w:rsidRPr="005C0835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C0835" w:rsidRPr="005C0835" w:rsidRDefault="005C0835" w:rsidP="005C0835">
            <w:pPr>
              <w:jc w:val="center"/>
              <w:rPr>
                <w:i/>
                <w:iCs/>
              </w:rPr>
            </w:pPr>
            <w:r w:rsidRPr="005C0835">
              <w:rPr>
                <w:b/>
                <w:i/>
                <w:iCs/>
              </w:rPr>
              <w:t>Объем часов</w:t>
            </w:r>
          </w:p>
        </w:tc>
      </w:tr>
      <w:tr w:rsidR="005C0835" w:rsidRPr="005C0835" w:rsidTr="005C0835">
        <w:trPr>
          <w:trHeight w:val="285"/>
        </w:trPr>
        <w:tc>
          <w:tcPr>
            <w:tcW w:w="7904" w:type="dxa"/>
            <w:shd w:val="clear" w:color="auto" w:fill="auto"/>
          </w:tcPr>
          <w:p w:rsidR="005C0835" w:rsidRPr="005C0835" w:rsidRDefault="005C0835" w:rsidP="005C0835">
            <w:pPr>
              <w:rPr>
                <w:b/>
              </w:rPr>
            </w:pPr>
            <w:r w:rsidRPr="005C0835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C0835" w:rsidRPr="005C0835" w:rsidRDefault="005C0835" w:rsidP="005C0835">
            <w:pPr>
              <w:jc w:val="center"/>
              <w:rPr>
                <w:i/>
                <w:iCs/>
              </w:rPr>
            </w:pPr>
            <w:r w:rsidRPr="005C0835">
              <w:rPr>
                <w:i/>
                <w:iCs/>
              </w:rPr>
              <w:t>36</w:t>
            </w:r>
            <w:r w:rsidR="00F95AC1">
              <w:rPr>
                <w:i/>
                <w:iCs/>
              </w:rPr>
              <w:t xml:space="preserve"> 72</w:t>
            </w:r>
          </w:p>
        </w:tc>
      </w:tr>
      <w:tr w:rsidR="005C0835" w:rsidRPr="005C0835" w:rsidTr="005C0835">
        <w:tc>
          <w:tcPr>
            <w:tcW w:w="7904" w:type="dxa"/>
            <w:shd w:val="clear" w:color="auto" w:fill="auto"/>
          </w:tcPr>
          <w:p w:rsidR="005C0835" w:rsidRPr="005C0835" w:rsidRDefault="005C0835" w:rsidP="005C0835">
            <w:pPr>
              <w:jc w:val="both"/>
            </w:pPr>
            <w:r w:rsidRPr="005C0835">
              <w:rPr>
                <w:b/>
              </w:rPr>
              <w:t xml:space="preserve">Обязательная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C0835" w:rsidRPr="005C0835" w:rsidRDefault="005C0835" w:rsidP="005C0835">
            <w:pPr>
              <w:jc w:val="center"/>
              <w:rPr>
                <w:i/>
                <w:iCs/>
              </w:rPr>
            </w:pPr>
            <w:r w:rsidRPr="005C0835">
              <w:rPr>
                <w:i/>
                <w:iCs/>
              </w:rPr>
              <w:t>36</w:t>
            </w:r>
            <w:r w:rsidR="00F95AC1">
              <w:rPr>
                <w:i/>
                <w:iCs/>
              </w:rPr>
              <w:t xml:space="preserve">  72</w:t>
            </w:r>
          </w:p>
        </w:tc>
      </w:tr>
      <w:tr w:rsidR="005C0835" w:rsidRPr="005C0835" w:rsidTr="005C0835">
        <w:tc>
          <w:tcPr>
            <w:tcW w:w="9704" w:type="dxa"/>
            <w:gridSpan w:val="2"/>
            <w:shd w:val="clear" w:color="auto" w:fill="auto"/>
          </w:tcPr>
          <w:p w:rsidR="005C0835" w:rsidRPr="005C0835" w:rsidRDefault="005C0835" w:rsidP="005C0835">
            <w:pPr>
              <w:rPr>
                <w:i/>
                <w:iCs/>
              </w:rPr>
            </w:pPr>
            <w:r w:rsidRPr="005C0835">
              <w:rPr>
                <w:i/>
                <w:iCs/>
              </w:rPr>
              <w:t xml:space="preserve">Итоговая аттестация в форме  -  дифференцируемый зачёт, </w:t>
            </w:r>
            <w:r w:rsidRPr="005C0835">
              <w:t>отчетная выставка учебно-творческих работ обучающихся</w:t>
            </w:r>
            <w:r w:rsidRPr="005C0835">
              <w:rPr>
                <w:i/>
                <w:iCs/>
              </w:rPr>
              <w:t>.</w:t>
            </w:r>
            <w:r>
              <w:rPr>
                <w:i/>
                <w:iCs/>
              </w:rPr>
              <w:t xml:space="preserve"> </w:t>
            </w:r>
          </w:p>
        </w:tc>
      </w:tr>
    </w:tbl>
    <w:p w:rsidR="005C0835" w:rsidRDefault="005C0835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b/>
        </w:rPr>
      </w:pPr>
    </w:p>
    <w:p w:rsidR="005C0835" w:rsidRPr="005C0835" w:rsidRDefault="005C0835" w:rsidP="005C0835">
      <w:pPr>
        <w:jc w:val="center"/>
      </w:pPr>
      <w:r w:rsidRPr="005C0835">
        <w:rPr>
          <w:b/>
          <w:bCs/>
        </w:rPr>
        <w:t>Организация практики</w:t>
      </w:r>
    </w:p>
    <w:p w:rsidR="005C0835" w:rsidRPr="005C0835" w:rsidRDefault="005C0835" w:rsidP="005C0835">
      <w:pPr>
        <w:numPr>
          <w:ilvl w:val="0"/>
          <w:numId w:val="2"/>
        </w:numPr>
        <w:ind w:left="0" w:firstLine="709"/>
        <w:jc w:val="both"/>
      </w:pPr>
      <w:r w:rsidRPr="005C0835">
        <w:t>О</w:t>
      </w:r>
      <w:r>
        <w:t xml:space="preserve">рганизация практики на всех её этапах направлена на </w:t>
      </w:r>
      <w:r w:rsidRPr="005C0835">
        <w:t>выполнение государственных требований к минимуму содержания и уровня</w:t>
      </w:r>
      <w:r>
        <w:t xml:space="preserve"> </w:t>
      </w:r>
      <w:r w:rsidRPr="005C0835">
        <w:t>подготовки выпускников в соответствии с получаемой специальностью и присваиваемой</w:t>
      </w:r>
      <w:r>
        <w:t xml:space="preserve"> </w:t>
      </w:r>
      <w:r w:rsidRPr="005C0835">
        <w:lastRenderedPageBreak/>
        <w:t>квалификацией на  непрерывность и последовательность овладения студентами профессиональной деятельностью в соответствии с программой практики.</w:t>
      </w:r>
    </w:p>
    <w:p w:rsidR="005C0835" w:rsidRPr="005C0835" w:rsidRDefault="005C0835" w:rsidP="005C0835">
      <w:pPr>
        <w:numPr>
          <w:ilvl w:val="0"/>
          <w:numId w:val="2"/>
        </w:numPr>
        <w:ind w:left="0" w:firstLine="709"/>
        <w:jc w:val="both"/>
      </w:pPr>
      <w:r w:rsidRPr="005C0835">
        <w:t>Руководителем производственной практики назначается преподаватель от ГГ</w:t>
      </w:r>
      <w:r>
        <w:t xml:space="preserve">У </w:t>
      </w:r>
      <w:r w:rsidRPr="005C0835">
        <w:t>профильной  специальности.   </w:t>
      </w:r>
    </w:p>
    <w:p w:rsidR="005C0835" w:rsidRPr="005C0835" w:rsidRDefault="005C0835" w:rsidP="005C0835">
      <w:pPr>
        <w:numPr>
          <w:ilvl w:val="0"/>
          <w:numId w:val="2"/>
        </w:numPr>
        <w:ind w:left="0" w:firstLine="709"/>
        <w:jc w:val="both"/>
      </w:pPr>
      <w:r w:rsidRPr="005C0835">
        <w:t>В период прохождения практики обучающимся ведется дневник практики. По результатам практики обучающимся составляется отчет, который утверждается организацией, руководителем практики в колледже ГГ</w:t>
      </w:r>
      <w:r>
        <w:t>У</w:t>
      </w:r>
      <w:r w:rsidRPr="005C0835">
        <w:t>.</w:t>
      </w:r>
    </w:p>
    <w:p w:rsidR="005C0835" w:rsidRPr="005C0835" w:rsidRDefault="005C0835" w:rsidP="005C0835">
      <w:pPr>
        <w:numPr>
          <w:ilvl w:val="0"/>
          <w:numId w:val="2"/>
        </w:numPr>
        <w:ind w:left="0" w:firstLine="709"/>
        <w:jc w:val="both"/>
      </w:pPr>
      <w:r w:rsidRPr="005C0835">
        <w:t>В качестве приложения к дневнику практики обучающийся оформляет графические, аудио-, фото-, видео, материалы, наглядные образцы изделий, подтверждающие практический опыт, полученный на практике.</w:t>
      </w:r>
    </w:p>
    <w:p w:rsidR="005C0835" w:rsidRPr="005C0835" w:rsidRDefault="005C0835" w:rsidP="005C0835">
      <w:pPr>
        <w:numPr>
          <w:ilvl w:val="0"/>
          <w:numId w:val="2"/>
        </w:numPr>
        <w:ind w:left="0" w:firstLine="709"/>
        <w:jc w:val="both"/>
      </w:pPr>
      <w:r w:rsidRPr="005C0835">
        <w:t>Аттестация по итогам производственной практики проводится с учетом (или на основании) результатов ее прохождения.</w:t>
      </w:r>
    </w:p>
    <w:p w:rsidR="005C0835" w:rsidRPr="005C0835" w:rsidRDefault="005C0835" w:rsidP="005C0835">
      <w:pPr>
        <w:pStyle w:val="afa"/>
        <w:numPr>
          <w:ilvl w:val="0"/>
          <w:numId w:val="2"/>
        </w:numPr>
        <w:ind w:left="0" w:firstLine="709"/>
        <w:jc w:val="both"/>
      </w:pPr>
      <w:r w:rsidRPr="005C0835">
        <w:t>Практика завершается дифференцированным зачетом  при условии выполненного задания; полноты и своевременности представления дневника практики и отчета о практике в соответствии с заданием на практику.</w:t>
      </w:r>
    </w:p>
    <w:p w:rsidR="005C0835" w:rsidRPr="005C0835" w:rsidRDefault="005C0835" w:rsidP="005C0835">
      <w:pPr>
        <w:pStyle w:val="afa"/>
        <w:numPr>
          <w:ilvl w:val="0"/>
          <w:numId w:val="2"/>
        </w:numPr>
        <w:ind w:left="0" w:firstLine="709"/>
        <w:jc w:val="both"/>
      </w:pPr>
      <w:r w:rsidRPr="005C0835">
        <w:t>Результаты прохождения практики учитываются при прохождении государственной итоговой аттестации.</w:t>
      </w:r>
    </w:p>
    <w:p w:rsidR="005C0835" w:rsidRPr="005C0835" w:rsidRDefault="005C0835" w:rsidP="005C0835">
      <w:pPr>
        <w:pStyle w:val="afa"/>
        <w:numPr>
          <w:ilvl w:val="0"/>
          <w:numId w:val="2"/>
        </w:numPr>
        <w:ind w:left="0" w:firstLine="709"/>
        <w:jc w:val="both"/>
      </w:pPr>
      <w:r w:rsidRPr="005C0835">
        <w:t>Прохождение практик всех видов для обучающихся - не более 36 часов в неделю.</w:t>
      </w:r>
    </w:p>
    <w:p w:rsidR="005C0835" w:rsidRPr="005C0835" w:rsidRDefault="005C0835" w:rsidP="005C0835">
      <w:pPr>
        <w:pStyle w:val="afa"/>
        <w:numPr>
          <w:ilvl w:val="0"/>
          <w:numId w:val="2"/>
        </w:numPr>
        <w:ind w:left="0" w:firstLine="709"/>
        <w:jc w:val="both"/>
      </w:pPr>
      <w:r w:rsidRPr="005C0835">
        <w:t>Соблюдают действующие в организациях, университете ГГ</w:t>
      </w:r>
      <w:r>
        <w:t>У</w:t>
      </w:r>
      <w:r w:rsidRPr="005C0835">
        <w:t xml:space="preserve"> правила внутреннего трудового распорядка.</w:t>
      </w:r>
    </w:p>
    <w:p w:rsidR="005C0835" w:rsidRPr="005C0835" w:rsidRDefault="005C0835" w:rsidP="005C0835">
      <w:pPr>
        <w:pStyle w:val="afa"/>
        <w:numPr>
          <w:ilvl w:val="0"/>
          <w:numId w:val="2"/>
        </w:numPr>
        <w:ind w:left="0" w:firstLine="709"/>
        <w:jc w:val="both"/>
      </w:pPr>
      <w:r w:rsidRPr="005C0835">
        <w:t>Строго соблюдают требования охраны труда и пожарной безопасности.</w:t>
      </w:r>
    </w:p>
    <w:p w:rsidR="005C0835" w:rsidRPr="005C0835" w:rsidRDefault="005C0835" w:rsidP="005C0835">
      <w:pPr>
        <w:pStyle w:val="afa"/>
        <w:ind w:left="0" w:firstLine="709"/>
        <w:jc w:val="both"/>
        <w:rPr>
          <w:b/>
        </w:rPr>
      </w:pPr>
      <w:r w:rsidRPr="005C0835">
        <w:rPr>
          <w:b/>
        </w:rPr>
        <w:t>Обучающиеся, осваивающие ППССЗ СПО в период прохождения практики в организациях:</w:t>
      </w:r>
    </w:p>
    <w:p w:rsidR="005C0835" w:rsidRPr="005C0835" w:rsidRDefault="005C0835" w:rsidP="005C0835">
      <w:pPr>
        <w:pStyle w:val="afa"/>
        <w:ind w:left="0" w:firstLine="709"/>
        <w:jc w:val="both"/>
      </w:pPr>
      <w:r w:rsidRPr="005C0835">
        <w:t>- полностью выполняют задания, предусмотренные программами практики;</w:t>
      </w:r>
    </w:p>
    <w:p w:rsidR="005C0835" w:rsidRDefault="005C0835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u w:val="single"/>
        </w:rPr>
      </w:pPr>
    </w:p>
    <w:p w:rsidR="005C0835" w:rsidRDefault="005C0835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u w:val="single"/>
        </w:rPr>
      </w:pPr>
    </w:p>
    <w:p w:rsidR="005C0835" w:rsidRPr="005C0835" w:rsidRDefault="005C0835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u w:val="single"/>
        </w:rPr>
      </w:pPr>
    </w:p>
    <w:p w:rsidR="000C57B0" w:rsidRPr="005C0835" w:rsidRDefault="000C57B0" w:rsidP="00A07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</w:rPr>
        <w:sectPr w:rsidR="000C57B0" w:rsidRPr="005C0835" w:rsidSect="00AD3EF9">
          <w:pgSz w:w="11906" w:h="16838"/>
          <w:pgMar w:top="1134" w:right="1134" w:bottom="1134" w:left="1701" w:header="708" w:footer="708" w:gutter="0"/>
          <w:pgNumType w:start="1"/>
          <w:cols w:space="720"/>
          <w:titlePg/>
          <w:docGrid w:linePitch="326"/>
        </w:sectPr>
      </w:pPr>
    </w:p>
    <w:p w:rsidR="00AD3EF9" w:rsidRPr="005C0835" w:rsidRDefault="00F205F6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5C0835">
        <w:rPr>
          <w:b/>
        </w:rPr>
        <w:lastRenderedPageBreak/>
        <w:t>2</w:t>
      </w:r>
      <w:r w:rsidR="00AD3EF9" w:rsidRPr="005C0835">
        <w:rPr>
          <w:b/>
        </w:rPr>
        <w:t xml:space="preserve">.2. Тематический план и содержание учебной практики </w:t>
      </w:r>
      <w:r w:rsidR="00AD3EF9" w:rsidRPr="005C0835">
        <w:rPr>
          <w:b/>
          <w:caps/>
        </w:rPr>
        <w:t xml:space="preserve"> </w:t>
      </w:r>
    </w:p>
    <w:p w:rsidR="00D913C1" w:rsidRPr="005C0835" w:rsidRDefault="00D913C1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FF0000"/>
        </w:rPr>
      </w:pPr>
      <w:r w:rsidRPr="005C0835">
        <w:rPr>
          <w:bCs/>
          <w:i/>
          <w:color w:val="FF0000"/>
        </w:rPr>
        <w:tab/>
      </w:r>
      <w:r w:rsidRPr="005C0835">
        <w:rPr>
          <w:bCs/>
          <w:i/>
          <w:color w:val="FF0000"/>
        </w:rPr>
        <w:tab/>
      </w:r>
      <w:r w:rsidRPr="005C0835">
        <w:rPr>
          <w:bCs/>
          <w:i/>
          <w:color w:val="FF0000"/>
        </w:rPr>
        <w:tab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1623"/>
        <w:gridCol w:w="1134"/>
      </w:tblGrid>
      <w:tr w:rsidR="00D913C1" w:rsidRPr="005C0835" w:rsidTr="00034FBA">
        <w:trPr>
          <w:trHeight w:val="849"/>
        </w:trPr>
        <w:tc>
          <w:tcPr>
            <w:tcW w:w="2093" w:type="dxa"/>
          </w:tcPr>
          <w:p w:rsidR="00D913C1" w:rsidRPr="005C0835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623" w:type="dxa"/>
          </w:tcPr>
          <w:p w:rsidR="00D913C1" w:rsidRPr="005C0835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Содержание практики</w:t>
            </w:r>
          </w:p>
        </w:tc>
        <w:tc>
          <w:tcPr>
            <w:tcW w:w="1134" w:type="dxa"/>
          </w:tcPr>
          <w:p w:rsidR="00D913C1" w:rsidRPr="005C0835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Объем часов</w:t>
            </w:r>
          </w:p>
        </w:tc>
      </w:tr>
      <w:tr w:rsidR="00D913C1" w:rsidRPr="005C0835" w:rsidTr="00034FBA">
        <w:trPr>
          <w:trHeight w:val="444"/>
        </w:trPr>
        <w:tc>
          <w:tcPr>
            <w:tcW w:w="2093" w:type="dxa"/>
          </w:tcPr>
          <w:p w:rsidR="00D913C1" w:rsidRPr="005C0835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1</w:t>
            </w:r>
          </w:p>
        </w:tc>
        <w:tc>
          <w:tcPr>
            <w:tcW w:w="11623" w:type="dxa"/>
          </w:tcPr>
          <w:p w:rsidR="00D913C1" w:rsidRPr="005C0835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D913C1" w:rsidRPr="005C0835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3</w:t>
            </w:r>
          </w:p>
        </w:tc>
      </w:tr>
      <w:tr w:rsidR="00D913C1" w:rsidRPr="005C0835" w:rsidTr="00034FBA">
        <w:trPr>
          <w:trHeight w:val="20"/>
        </w:trPr>
        <w:tc>
          <w:tcPr>
            <w:tcW w:w="2093" w:type="dxa"/>
            <w:shd w:val="clear" w:color="auto" w:fill="D9D9D9"/>
          </w:tcPr>
          <w:p w:rsidR="00D913C1" w:rsidRPr="005C0835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1623" w:type="dxa"/>
            <w:shd w:val="clear" w:color="auto" w:fill="D9D9D9"/>
            <w:vAlign w:val="center"/>
          </w:tcPr>
          <w:p w:rsidR="00D913C1" w:rsidRPr="005C0835" w:rsidRDefault="00FB3C8E" w:rsidP="00FB3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курс 6</w:t>
            </w:r>
            <w:r w:rsidR="008F5BBF" w:rsidRPr="005C0835">
              <w:rPr>
                <w:b/>
                <w:bCs/>
              </w:rPr>
              <w:t xml:space="preserve"> семестр ( </w:t>
            </w:r>
            <w:r>
              <w:rPr>
                <w:b/>
                <w:bCs/>
              </w:rPr>
              <w:t>72</w:t>
            </w:r>
            <w:r w:rsidR="00D913C1" w:rsidRPr="005C0835">
              <w:rPr>
                <w:b/>
                <w:bCs/>
              </w:rPr>
              <w:t xml:space="preserve"> час</w:t>
            </w:r>
            <w:r w:rsidR="00B43CC0" w:rsidRPr="005C0835">
              <w:rPr>
                <w:b/>
                <w:bCs/>
              </w:rPr>
              <w:t>а</w:t>
            </w:r>
            <w:r w:rsidR="00D913C1" w:rsidRPr="005C0835">
              <w:rPr>
                <w:b/>
                <w:bCs/>
              </w:rPr>
              <w:t xml:space="preserve"> </w:t>
            </w:r>
            <w:r w:rsidR="00D913C1" w:rsidRPr="005C0835">
              <w:rPr>
                <w:b/>
                <w:bCs/>
                <w:lang w:val="en-US"/>
              </w:rPr>
              <w:t>/</w:t>
            </w:r>
            <w:r>
              <w:rPr>
                <w:b/>
                <w:bCs/>
              </w:rPr>
              <w:t>2 недели</w:t>
            </w:r>
            <w:r w:rsidR="00D913C1" w:rsidRPr="005C0835">
              <w:rPr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D9D9D9"/>
          </w:tcPr>
          <w:p w:rsidR="00D913C1" w:rsidRPr="005C0835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034FBA" w:rsidRPr="005C0835" w:rsidTr="00034FBA">
        <w:trPr>
          <w:trHeight w:val="20"/>
        </w:trPr>
        <w:tc>
          <w:tcPr>
            <w:tcW w:w="2093" w:type="dxa"/>
            <w:shd w:val="clear" w:color="auto" w:fill="D9D9D9"/>
          </w:tcPr>
          <w:p w:rsidR="00034FBA" w:rsidRPr="005C0835" w:rsidRDefault="00034FBA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1623" w:type="dxa"/>
            <w:shd w:val="clear" w:color="auto" w:fill="D9D9D9"/>
            <w:vAlign w:val="center"/>
          </w:tcPr>
          <w:p w:rsidR="00034FBA" w:rsidRPr="005C0835" w:rsidRDefault="00034FBA" w:rsidP="00B43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Раздел 1. Вводное занятие</w:t>
            </w:r>
          </w:p>
        </w:tc>
        <w:tc>
          <w:tcPr>
            <w:tcW w:w="1134" w:type="dxa"/>
            <w:shd w:val="clear" w:color="auto" w:fill="D9D9D9"/>
          </w:tcPr>
          <w:p w:rsidR="00034FBA" w:rsidRPr="005C0835" w:rsidRDefault="00034FBA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D913C1" w:rsidRPr="005C0835" w:rsidTr="00034FBA">
        <w:trPr>
          <w:trHeight w:val="20"/>
        </w:trPr>
        <w:tc>
          <w:tcPr>
            <w:tcW w:w="2093" w:type="dxa"/>
            <w:shd w:val="clear" w:color="auto" w:fill="FFFFFF"/>
          </w:tcPr>
          <w:p w:rsidR="00D913C1" w:rsidRPr="005C0835" w:rsidRDefault="00034FBA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C0835">
              <w:rPr>
                <w:bCs/>
              </w:rPr>
              <w:t>Тема 1.</w:t>
            </w:r>
            <w:r w:rsidR="002F09CC" w:rsidRPr="005C0835">
              <w:rPr>
                <w:bCs/>
              </w:rPr>
              <w:t>1.</w:t>
            </w:r>
          </w:p>
          <w:p w:rsidR="00034FBA" w:rsidRPr="005C0835" w:rsidRDefault="00034FBA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FF0000"/>
              </w:rPr>
            </w:pPr>
            <w:r w:rsidRPr="005C0835">
              <w:rPr>
                <w:bCs/>
              </w:rPr>
              <w:t>Организация практики</w:t>
            </w:r>
          </w:p>
        </w:tc>
        <w:tc>
          <w:tcPr>
            <w:tcW w:w="11623" w:type="dxa"/>
          </w:tcPr>
          <w:p w:rsidR="00D913C1" w:rsidRPr="005C0835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C0835">
              <w:rPr>
                <w:bCs/>
              </w:rPr>
              <w:t>Цели и задачи практики: тематическое планирование практики; виды отчетной документации;</w:t>
            </w:r>
          </w:p>
          <w:p w:rsidR="00D913C1" w:rsidRPr="005C0835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  <w:r w:rsidRPr="005C0835">
              <w:rPr>
                <w:bCs/>
              </w:rPr>
              <w:t>права и обязанности во время прохождения практики, техника безопасности.</w:t>
            </w:r>
          </w:p>
        </w:tc>
        <w:tc>
          <w:tcPr>
            <w:tcW w:w="1134" w:type="dxa"/>
            <w:shd w:val="clear" w:color="auto" w:fill="FFFFFF"/>
          </w:tcPr>
          <w:p w:rsidR="00D913C1" w:rsidRPr="005C0835" w:rsidRDefault="002F09CC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5C0835">
              <w:rPr>
                <w:bCs/>
                <w:i/>
              </w:rPr>
              <w:t>2</w:t>
            </w:r>
          </w:p>
        </w:tc>
      </w:tr>
      <w:tr w:rsidR="00034FBA" w:rsidRPr="005C0835" w:rsidTr="00034FBA">
        <w:trPr>
          <w:trHeight w:val="20"/>
        </w:trPr>
        <w:tc>
          <w:tcPr>
            <w:tcW w:w="2093" w:type="dxa"/>
            <w:shd w:val="clear" w:color="auto" w:fill="FFFFFF"/>
          </w:tcPr>
          <w:p w:rsidR="00034FBA" w:rsidRPr="005C0835" w:rsidRDefault="00034FBA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1623" w:type="dxa"/>
          </w:tcPr>
          <w:p w:rsidR="00034FBA" w:rsidRPr="005C0835" w:rsidRDefault="00034FBA" w:rsidP="00034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Раздел 2</w:t>
            </w:r>
            <w:r w:rsidR="002F09CC" w:rsidRPr="005C0835">
              <w:rPr>
                <w:b/>
                <w:bCs/>
              </w:rPr>
              <w:t xml:space="preserve">. </w:t>
            </w:r>
            <w:r w:rsidRPr="005C0835">
              <w:rPr>
                <w:b/>
                <w:bCs/>
              </w:rPr>
              <w:t xml:space="preserve"> </w:t>
            </w:r>
            <w:r w:rsidR="002F09CC" w:rsidRPr="005C0835">
              <w:rPr>
                <w:b/>
                <w:bCs/>
              </w:rPr>
              <w:t>Работа над выполнением индивидуального задания</w:t>
            </w:r>
          </w:p>
        </w:tc>
        <w:tc>
          <w:tcPr>
            <w:tcW w:w="1134" w:type="dxa"/>
            <w:shd w:val="clear" w:color="auto" w:fill="FFFFFF"/>
          </w:tcPr>
          <w:p w:rsidR="00034FBA" w:rsidRPr="005C0835" w:rsidRDefault="00034FBA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36BCB" w:rsidRPr="005C0835" w:rsidTr="00034FBA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436BCB" w:rsidRPr="005C0835" w:rsidRDefault="00436BCB" w:rsidP="002F0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C0835">
              <w:rPr>
                <w:bCs/>
              </w:rPr>
              <w:t>Тема 2.1.</w:t>
            </w:r>
          </w:p>
          <w:p w:rsidR="00436BCB" w:rsidRPr="005C0835" w:rsidRDefault="00436BCB" w:rsidP="002F0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Cs/>
              </w:rPr>
              <w:t>Работа по зарисовке памятников истории и культуры</w:t>
            </w:r>
          </w:p>
        </w:tc>
        <w:tc>
          <w:tcPr>
            <w:tcW w:w="11623" w:type="dxa"/>
          </w:tcPr>
          <w:p w:rsidR="00436BCB" w:rsidRPr="005C0835" w:rsidRDefault="00436BCB" w:rsidP="00AE6F87">
            <w:pPr>
              <w:pStyle w:val="afa"/>
              <w:numPr>
                <w:ilvl w:val="0"/>
                <w:numId w:val="12"/>
              </w:numPr>
              <w:ind w:left="426"/>
              <w:rPr>
                <w:color w:val="000000"/>
                <w:spacing w:val="2"/>
              </w:rPr>
            </w:pPr>
            <w:r w:rsidRPr="005C0835">
              <w:rPr>
                <w:color w:val="000000"/>
                <w:spacing w:val="2"/>
              </w:rPr>
              <w:t xml:space="preserve"> Изучение материалов, связанных с памятниками искусства и культуры в экспозициях музеев.   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436BCB" w:rsidRPr="005C0835" w:rsidRDefault="00FB3C8E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66</w:t>
            </w:r>
          </w:p>
        </w:tc>
      </w:tr>
      <w:tr w:rsidR="00436BCB" w:rsidRPr="005C0835" w:rsidTr="00034FBA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436BCB" w:rsidRPr="005C0835" w:rsidRDefault="00436BCB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</w:tcPr>
          <w:p w:rsidR="00436BCB" w:rsidRPr="005C0835" w:rsidRDefault="00436BCB" w:rsidP="00AE6F87">
            <w:pPr>
              <w:pStyle w:val="ConsPlusNormal"/>
              <w:jc w:val="both"/>
              <w:rPr>
                <w:sz w:val="24"/>
                <w:szCs w:val="24"/>
              </w:rPr>
            </w:pPr>
            <w:r w:rsidRPr="005C0835">
              <w:rPr>
                <w:color w:val="000000"/>
                <w:spacing w:val="2"/>
                <w:sz w:val="24"/>
                <w:szCs w:val="24"/>
              </w:rPr>
              <w:t>2.</w:t>
            </w:r>
            <w:r w:rsidRPr="005C0835">
              <w:rPr>
                <w:sz w:val="24"/>
                <w:szCs w:val="24"/>
              </w:rPr>
              <w:t xml:space="preserve"> Краткосрочные графические зарисовки памятников истории и культуры. </w:t>
            </w:r>
          </w:p>
        </w:tc>
        <w:tc>
          <w:tcPr>
            <w:tcW w:w="1134" w:type="dxa"/>
            <w:vMerge/>
            <w:shd w:val="clear" w:color="auto" w:fill="FFFFFF"/>
          </w:tcPr>
          <w:p w:rsidR="00436BCB" w:rsidRPr="005C0835" w:rsidRDefault="00436BCB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36BCB" w:rsidRPr="005C0835" w:rsidTr="00034FBA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436BCB" w:rsidRPr="005C0835" w:rsidRDefault="00436BCB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</w:tcPr>
          <w:p w:rsidR="00436BCB" w:rsidRPr="005C0835" w:rsidRDefault="00436BCB" w:rsidP="007254A7">
            <w:pPr>
              <w:pStyle w:val="12"/>
              <w:tabs>
                <w:tab w:val="left" w:pos="8130"/>
                <w:tab w:val="right" w:pos="9355"/>
              </w:tabs>
              <w:spacing w:after="0" w:line="240" w:lineRule="auto"/>
              <w:jc w:val="both"/>
            </w:pPr>
            <w:r w:rsidRPr="005C0835">
              <w:t>3. Выполнение индивидуального задания:  Зарисовка предмета (предмет по выбору студента, в зависимости от темы индивидуального задания по МДК 01.01.Художественное проектирование изделий декоративно-прикладного и народного искусства) с кратким описанием и техническим чертежом.</w:t>
            </w:r>
          </w:p>
        </w:tc>
        <w:tc>
          <w:tcPr>
            <w:tcW w:w="1134" w:type="dxa"/>
            <w:vMerge/>
            <w:shd w:val="clear" w:color="auto" w:fill="FFFFFF"/>
          </w:tcPr>
          <w:p w:rsidR="00436BCB" w:rsidRPr="005C0835" w:rsidRDefault="00436BCB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36BCB" w:rsidRPr="005C0835" w:rsidTr="00034FBA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436BCB" w:rsidRPr="005C0835" w:rsidRDefault="00436BCB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</w:tcPr>
          <w:p w:rsidR="00436BCB" w:rsidRPr="005C0835" w:rsidRDefault="00436BCB" w:rsidP="007254A7">
            <w:pPr>
              <w:pStyle w:val="12"/>
              <w:spacing w:after="0" w:line="240" w:lineRule="auto"/>
              <w:rPr>
                <w:position w:val="6"/>
              </w:rPr>
            </w:pPr>
            <w:r w:rsidRPr="005C0835">
              <w:t>4. Подготовка отчета о практике следующего содержания:</w:t>
            </w:r>
          </w:p>
        </w:tc>
        <w:tc>
          <w:tcPr>
            <w:tcW w:w="1134" w:type="dxa"/>
            <w:vMerge/>
            <w:shd w:val="clear" w:color="auto" w:fill="FFFFFF"/>
          </w:tcPr>
          <w:p w:rsidR="00436BCB" w:rsidRPr="005C0835" w:rsidRDefault="00436BCB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A4338" w:rsidRPr="005C0835" w:rsidTr="00034FBA">
        <w:trPr>
          <w:trHeight w:val="20"/>
        </w:trPr>
        <w:tc>
          <w:tcPr>
            <w:tcW w:w="2093" w:type="dxa"/>
            <w:shd w:val="clear" w:color="auto" w:fill="FFFFFF"/>
          </w:tcPr>
          <w:p w:rsidR="00AA4338" w:rsidRPr="005C0835" w:rsidRDefault="00AA4338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</w:tcPr>
          <w:p w:rsidR="00AA4338" w:rsidRPr="005C0835" w:rsidRDefault="002F09CC" w:rsidP="002F0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Раздел 3. Подведение итогов практики</w:t>
            </w:r>
          </w:p>
        </w:tc>
        <w:tc>
          <w:tcPr>
            <w:tcW w:w="1134" w:type="dxa"/>
            <w:shd w:val="clear" w:color="auto" w:fill="FFFFFF"/>
          </w:tcPr>
          <w:p w:rsidR="00AA4338" w:rsidRPr="005C0835" w:rsidRDefault="00AA4338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F09CC" w:rsidRPr="005C0835" w:rsidTr="00034FBA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2F09CC" w:rsidRPr="005C0835" w:rsidRDefault="002F09CC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C0835">
              <w:rPr>
                <w:bCs/>
              </w:rPr>
              <w:t>Тема 3.1. Подготовка и защита отчета по практике</w:t>
            </w:r>
          </w:p>
        </w:tc>
        <w:tc>
          <w:tcPr>
            <w:tcW w:w="11623" w:type="dxa"/>
          </w:tcPr>
          <w:p w:rsidR="002F09CC" w:rsidRPr="005C0835" w:rsidRDefault="002F09CC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C0835">
              <w:rPr>
                <w:bCs/>
              </w:rPr>
              <w:t>Подготовка письменного отчета по практике</w:t>
            </w:r>
          </w:p>
        </w:tc>
        <w:tc>
          <w:tcPr>
            <w:tcW w:w="1134" w:type="dxa"/>
            <w:shd w:val="clear" w:color="auto" w:fill="FFFFFF"/>
          </w:tcPr>
          <w:p w:rsidR="002F09CC" w:rsidRPr="005C0835" w:rsidRDefault="00436BCB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F09CC" w:rsidRPr="005C0835" w:rsidTr="00034FBA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2F09CC" w:rsidRPr="005C0835" w:rsidRDefault="002F09CC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</w:tcPr>
          <w:p w:rsidR="002F09CC" w:rsidRPr="005C0835" w:rsidRDefault="002F09CC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C0835">
              <w:rPr>
                <w:bCs/>
              </w:rPr>
              <w:t>Зачет по практике</w:t>
            </w:r>
          </w:p>
        </w:tc>
        <w:tc>
          <w:tcPr>
            <w:tcW w:w="1134" w:type="dxa"/>
            <w:shd w:val="clear" w:color="auto" w:fill="FFFFFF"/>
          </w:tcPr>
          <w:p w:rsidR="002F09CC" w:rsidRPr="005C0835" w:rsidRDefault="002F09CC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C0835">
              <w:rPr>
                <w:bCs/>
                <w:i/>
              </w:rPr>
              <w:t>2</w:t>
            </w:r>
          </w:p>
        </w:tc>
      </w:tr>
      <w:tr w:rsidR="00D913C1" w:rsidRPr="005C0835" w:rsidTr="00034FBA">
        <w:trPr>
          <w:trHeight w:val="20"/>
        </w:trPr>
        <w:tc>
          <w:tcPr>
            <w:tcW w:w="2093" w:type="dxa"/>
            <w:shd w:val="clear" w:color="auto" w:fill="FFFFFF"/>
          </w:tcPr>
          <w:p w:rsidR="00D913C1" w:rsidRPr="005C0835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70198" w:rsidRPr="005C0835" w:rsidRDefault="00770198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</w:tcPr>
          <w:p w:rsidR="00D913C1" w:rsidRPr="005C0835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C0835">
              <w:rPr>
                <w:b/>
                <w:bCs/>
              </w:rPr>
              <w:t>Итого:</w:t>
            </w:r>
          </w:p>
        </w:tc>
        <w:tc>
          <w:tcPr>
            <w:tcW w:w="1134" w:type="dxa"/>
            <w:shd w:val="clear" w:color="auto" w:fill="FFFFFF"/>
          </w:tcPr>
          <w:p w:rsidR="00D913C1" w:rsidRPr="005C0835" w:rsidRDefault="00FB3C8E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72</w:t>
            </w:r>
          </w:p>
        </w:tc>
      </w:tr>
    </w:tbl>
    <w:p w:rsidR="00D913C1" w:rsidRPr="005C0835" w:rsidRDefault="00D913C1" w:rsidP="00A0786B">
      <w:pPr>
        <w:tabs>
          <w:tab w:val="left" w:pos="8253"/>
        </w:tabs>
        <w:sectPr w:rsidR="00D913C1" w:rsidRPr="005C0835" w:rsidSect="00AD3EF9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  <w:titlePg/>
          <w:docGrid w:linePitch="326"/>
        </w:sectPr>
      </w:pPr>
    </w:p>
    <w:p w:rsidR="00AD3EF9" w:rsidRDefault="00AD3EF9" w:rsidP="005C08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center"/>
        <w:rPr>
          <w:b/>
          <w:caps/>
        </w:rPr>
      </w:pPr>
      <w:r w:rsidRPr="005C0835">
        <w:rPr>
          <w:b/>
          <w:caps/>
        </w:rPr>
        <w:lastRenderedPageBreak/>
        <w:t>3. условия реализации программы учебной практики</w:t>
      </w:r>
    </w:p>
    <w:p w:rsidR="005C0835" w:rsidRPr="005C0835" w:rsidRDefault="005C0835" w:rsidP="005C0835"/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709"/>
        <w:jc w:val="both"/>
        <w:rPr>
          <w:b/>
          <w:bCs/>
        </w:rPr>
      </w:pPr>
      <w:r w:rsidRPr="005C0835">
        <w:rPr>
          <w:b/>
          <w:bCs/>
        </w:rPr>
        <w:t>3.1. Требования к минимальному материально-техническому обеспечению</w:t>
      </w:r>
    </w:p>
    <w:p w:rsidR="00436BCB" w:rsidRPr="007F1EB3" w:rsidRDefault="00436BCB" w:rsidP="00436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>, техническими средствами обучения, в том числе наборами демонстрационного оборудования (мобильно</w:t>
      </w:r>
      <w:r>
        <w:t>е мультимедийное оборудование), персональными ноутбуками, наглядными пособиями и</w:t>
      </w:r>
      <w:r w:rsidRPr="00DC6A51">
        <w:t xml:space="preserve"> </w:t>
      </w:r>
      <w:r w:rsidRPr="00121789">
        <w:t>учебно</w:t>
      </w:r>
      <w:r>
        <w:t>-наглядными пособиями в виде электронных материалов к дисциплине (презентации).</w:t>
      </w:r>
    </w:p>
    <w:p w:rsidR="00436BCB" w:rsidRDefault="00436BCB" w:rsidP="00436B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Мастерская оборудована посадочными рабочими местами для обучающихся и преподавателя, светильниками, турнетками, шкафами для хранения материалов, красок для росписи изделий, наборов кистей и других вспомогательных материалов, методическими пособиями с поэтапными приемами гжельской росписи,  шкафами  </w:t>
      </w:r>
      <w:r w:rsidRPr="001760EF">
        <w:t xml:space="preserve">с </w:t>
      </w:r>
      <w:r>
        <w:t xml:space="preserve">образцами фарфоровых </w:t>
      </w:r>
      <w:r w:rsidRPr="001760EF">
        <w:t>изделий с гжельской росписью.</w:t>
      </w:r>
    </w:p>
    <w:p w:rsidR="00A7585E" w:rsidRPr="00A7585E" w:rsidRDefault="00A7585E" w:rsidP="00A7585E"/>
    <w:p w:rsidR="00AD3EF9" w:rsidRPr="00FD353B" w:rsidRDefault="00AD3EF9" w:rsidP="00FD35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709"/>
        <w:jc w:val="both"/>
        <w:rPr>
          <w:b/>
        </w:rPr>
      </w:pPr>
      <w:r w:rsidRPr="00FD353B">
        <w:rPr>
          <w:b/>
        </w:rPr>
        <w:t>3.2. Информационное обеспечение обучения</w:t>
      </w:r>
    </w:p>
    <w:p w:rsidR="004F4F58" w:rsidRPr="004F4F58" w:rsidRDefault="004F4F58" w:rsidP="004F4F58">
      <w:pPr>
        <w:ind w:firstLine="709"/>
        <w:rPr>
          <w:b/>
          <w:bCs/>
        </w:rPr>
      </w:pPr>
      <w:r w:rsidRPr="004F4F58">
        <w:rPr>
          <w:b/>
          <w:bCs/>
        </w:rPr>
        <w:t>Основные источники</w:t>
      </w:r>
    </w:p>
    <w:p w:rsidR="004F4F58" w:rsidRPr="004F4F58" w:rsidRDefault="004F4F58" w:rsidP="004F4F58">
      <w:pPr>
        <w:ind w:firstLine="709"/>
        <w:jc w:val="both"/>
        <w:rPr>
          <w:bCs/>
        </w:rPr>
      </w:pPr>
      <w:r w:rsidRPr="004F4F58">
        <w:rPr>
          <w:bCs/>
        </w:rPr>
        <w:t xml:space="preserve">1. Агеева Т.В. Композиция в керамике [Электронный ресурс]: практикум для обучающихся по направлению подготовки 54.03.02 «Декоративно-прикладное искусство и народные промыслы», профиль «Художественная керамика», квалификация (степень) выпускника «бакалавр»/ Агеева Т.В.— Электрон. текстовые данные.— Кемерово: Кемеровский государственный институт культуры, 2021.— 52 c.— Режим доступа: </w:t>
      </w:r>
      <w:hyperlink r:id="rId11" w:history="1">
        <w:r w:rsidRPr="004F4F58">
          <w:rPr>
            <w:bCs/>
            <w:color w:val="0000FF"/>
            <w:u w:val="single"/>
          </w:rPr>
          <w:t>https://ipr-smart.ru/121315</w:t>
        </w:r>
      </w:hyperlink>
      <w:r w:rsidRPr="004F4F58">
        <w:rPr>
          <w:bCs/>
        </w:rPr>
        <w:t xml:space="preserve"> </w:t>
      </w:r>
    </w:p>
    <w:p w:rsidR="004F4F58" w:rsidRPr="004F4F58" w:rsidRDefault="004F4F58" w:rsidP="004F4F58">
      <w:pPr>
        <w:ind w:firstLine="709"/>
        <w:jc w:val="both"/>
        <w:rPr>
          <w:bCs/>
        </w:rPr>
      </w:pPr>
      <w:r w:rsidRPr="004F4F58">
        <w:rPr>
          <w:bCs/>
        </w:rPr>
        <w:t>2. Моисеева Т.Н. Основы графической композиции в курсе пропедевтики. Первоэлементы композиции [Электронный ресурс]: учебное пособие/ Моисеева Т.Н.— Электрон. текстовые данные.— Омск: Омский государственный технический университет, 2021.— 160 c.— Режим доступа: https://ipr-smart.ru/124856</w:t>
      </w:r>
    </w:p>
    <w:p w:rsidR="004F4F58" w:rsidRPr="004F4F58" w:rsidRDefault="004F4F58" w:rsidP="004F4F58">
      <w:pPr>
        <w:ind w:firstLine="709"/>
        <w:jc w:val="both"/>
        <w:rPr>
          <w:bCs/>
        </w:rPr>
      </w:pPr>
    </w:p>
    <w:p w:rsidR="004F4F58" w:rsidRPr="004F4F58" w:rsidRDefault="004F4F58" w:rsidP="004F4F58">
      <w:pPr>
        <w:ind w:firstLine="709"/>
        <w:jc w:val="both"/>
        <w:rPr>
          <w:b/>
          <w:bCs/>
        </w:rPr>
      </w:pPr>
      <w:r w:rsidRPr="004F4F58">
        <w:rPr>
          <w:b/>
          <w:bCs/>
        </w:rPr>
        <w:t>Дополнительные источники</w:t>
      </w:r>
    </w:p>
    <w:p w:rsidR="004F4F58" w:rsidRPr="004F4F58" w:rsidRDefault="004F4F58" w:rsidP="004F4F58">
      <w:pPr>
        <w:ind w:firstLine="709"/>
        <w:jc w:val="both"/>
        <w:rPr>
          <w:bCs/>
        </w:rPr>
      </w:pPr>
      <w:r w:rsidRPr="004F4F58">
        <w:rPr>
          <w:bCs/>
        </w:rPr>
        <w:t xml:space="preserve">1. Макленкова C.Ю. Инновационные технологии в декоративно-прикладном творчестве [Электронный ресурс]: практикум/ Макленкова C.Ю., Максимкина И.В., Сапего И.П.— Электрон. текстовые данные.— М.: Московский педагогический государственный университет, 2020.— 84 c.— Режим доступа: </w:t>
      </w:r>
      <w:hyperlink r:id="rId12" w:history="1">
        <w:r w:rsidRPr="004F4F58">
          <w:rPr>
            <w:bCs/>
            <w:color w:val="0000FF"/>
            <w:u w:val="single"/>
          </w:rPr>
          <w:t>https://ipr-smart.ru/97810</w:t>
        </w:r>
      </w:hyperlink>
      <w:r w:rsidRPr="004F4F58">
        <w:rPr>
          <w:bCs/>
        </w:rPr>
        <w:t xml:space="preserve"> </w:t>
      </w:r>
    </w:p>
    <w:p w:rsidR="004F4F58" w:rsidRPr="004F4F58" w:rsidRDefault="004F4F58" w:rsidP="004F4F58">
      <w:pPr>
        <w:ind w:firstLine="709"/>
        <w:jc w:val="both"/>
        <w:rPr>
          <w:color w:val="263238"/>
          <w:shd w:val="clear" w:color="auto" w:fill="FFFFFF"/>
        </w:rPr>
      </w:pPr>
      <w:r w:rsidRPr="004F4F58">
        <w:rPr>
          <w:bCs/>
        </w:rPr>
        <w:t xml:space="preserve">2. </w:t>
      </w:r>
      <w:r w:rsidRPr="004F4F58">
        <w:rPr>
          <w:color w:val="263238"/>
          <w:shd w:val="clear" w:color="auto" w:fill="FFFFFF"/>
        </w:rPr>
        <w:t xml:space="preserve">Попова, Н. С. Методы и понятия философии искусства : практикум по дисциплине «История и философия искусства» для ассистентов-стажеров очной формы обучения по специальностям 54.09.03 «Искусство дизайна (по видам)», 54.09.02 «Мастерство декоративно-прикладного искусства и народных промыслов (по видам)», укрупненной группы специальностей 54.00.00 «Изобразительное и прикладные виды искусств», квалификация выпускника «Преподаватель творческих дисциплин в высшей школе. Дизайнер», «Преподаватель творческих дисциплин в высшей школе. Художник декоративно-прикладного искусства» / Н. С. Попова, П. И. Балабанов. — Кемерово : Кемеровский государственный институт культуры, 2022. — 47 c. — ISBN 978-5-8154-0640-7. — Текст : электронный // Цифровой образовательный ресурс IPR SMART : [сайт]. — URL: </w:t>
      </w:r>
      <w:hyperlink r:id="rId13" w:history="1">
        <w:r w:rsidRPr="004F4F58">
          <w:rPr>
            <w:color w:val="0000FF"/>
            <w:u w:val="single"/>
            <w:shd w:val="clear" w:color="auto" w:fill="FFFFFF"/>
          </w:rPr>
          <w:t>https://www.iprbookshop.ru/127826.html</w:t>
        </w:r>
      </w:hyperlink>
    </w:p>
    <w:p w:rsidR="00436BCB" w:rsidRPr="004F4F58" w:rsidRDefault="00436BCB" w:rsidP="00436BCB">
      <w:pPr>
        <w:ind w:firstLine="709"/>
      </w:pPr>
    </w:p>
    <w:p w:rsidR="00436BCB" w:rsidRPr="000909C6" w:rsidRDefault="00436BCB" w:rsidP="00436BCB">
      <w:pPr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3</w:t>
      </w:r>
      <w:r w:rsidRPr="000909C6">
        <w:rPr>
          <w:b/>
          <w:color w:val="000000"/>
        </w:rPr>
        <w:t>.3. Требования к организации учебного процесса для инвалидов и лиц с ОВЗ</w:t>
      </w:r>
    </w:p>
    <w:p w:rsidR="00436BCB" w:rsidRPr="000909C6" w:rsidRDefault="00436BCB" w:rsidP="00436BCB">
      <w:pPr>
        <w:ind w:firstLine="709"/>
        <w:jc w:val="both"/>
        <w:rPr>
          <w:color w:val="000000"/>
        </w:rPr>
      </w:pPr>
      <w:r w:rsidRPr="000909C6">
        <w:rPr>
          <w:color w:val="000000"/>
        </w:rPr>
        <w:t>Рабочая программа</w:t>
      </w:r>
      <w:r w:rsidRPr="000909C6">
        <w:t xml:space="preserve"> </w:t>
      </w:r>
      <w:r w:rsidRPr="000909C6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436BCB" w:rsidRDefault="00436BCB" w:rsidP="00436BCB"/>
    <w:p w:rsidR="00436BCB" w:rsidRDefault="00436BCB" w:rsidP="00436BCB"/>
    <w:p w:rsidR="00AD3EF9" w:rsidRPr="005C0835" w:rsidRDefault="00AD3EF9" w:rsidP="005C08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:rsidR="00531557" w:rsidRDefault="00AD3EF9" w:rsidP="005C08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709"/>
        <w:jc w:val="center"/>
        <w:rPr>
          <w:b/>
          <w:caps/>
        </w:rPr>
      </w:pPr>
      <w:r w:rsidRPr="005C0835">
        <w:rPr>
          <w:b/>
          <w:caps/>
        </w:rPr>
        <w:t xml:space="preserve">4. </w:t>
      </w:r>
      <w:r w:rsidR="00531557" w:rsidRPr="005C0835">
        <w:rPr>
          <w:b/>
          <w:caps/>
        </w:rPr>
        <w:t>Контроль и оценка результатов ПРОХОЖДЕНИЯ ПРОИЗВОДСТВЕННОЙ ПРАКТИКИ (ПО ПРОФИЛЮ СПЕЦИАЛЬНОСТИ):</w:t>
      </w:r>
    </w:p>
    <w:p w:rsidR="005C0835" w:rsidRPr="005C0835" w:rsidRDefault="005C0835" w:rsidP="005C0835"/>
    <w:p w:rsidR="00531557" w:rsidRPr="005C0835" w:rsidRDefault="00531557" w:rsidP="005C08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C0835">
        <w:rPr>
          <w:b/>
        </w:rPr>
        <w:t>Контроль</w:t>
      </w:r>
      <w:r w:rsidRPr="005C0835">
        <w:t xml:space="preserve"> </w:t>
      </w:r>
      <w:r w:rsidRPr="005C0835">
        <w:rPr>
          <w:b/>
        </w:rPr>
        <w:t>и оценка</w:t>
      </w:r>
      <w:r w:rsidRPr="005C0835">
        <w:t xml:space="preserve"> результатов прохождения практики осуществляется руководителем в процессе проведения практических занятий.</w:t>
      </w:r>
    </w:p>
    <w:p w:rsidR="00531557" w:rsidRPr="005C0835" w:rsidRDefault="00531557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57"/>
      </w:tblGrid>
      <w:tr w:rsidR="00531557" w:rsidRPr="005C0835" w:rsidTr="00A7585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57" w:rsidRPr="005C0835" w:rsidRDefault="00531557" w:rsidP="001D239C">
            <w:pPr>
              <w:jc w:val="both"/>
              <w:rPr>
                <w:b/>
                <w:bCs/>
              </w:rPr>
            </w:pPr>
            <w:r w:rsidRPr="005C0835">
              <w:rPr>
                <w:b/>
                <w:bCs/>
              </w:rPr>
              <w:t>Результаты обучения</w:t>
            </w:r>
          </w:p>
          <w:p w:rsidR="00531557" w:rsidRPr="005C0835" w:rsidRDefault="00531557" w:rsidP="001D239C">
            <w:pPr>
              <w:jc w:val="both"/>
              <w:rPr>
                <w:b/>
                <w:bCs/>
              </w:rPr>
            </w:pPr>
            <w:r w:rsidRPr="005C083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57" w:rsidRPr="005C0835" w:rsidRDefault="00531557" w:rsidP="001D239C">
            <w:pPr>
              <w:jc w:val="both"/>
              <w:rPr>
                <w:b/>
                <w:bCs/>
              </w:rPr>
            </w:pPr>
            <w:r w:rsidRPr="005C0835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531557" w:rsidRPr="005C0835" w:rsidTr="00A7585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557" w:rsidRPr="005C0835" w:rsidRDefault="00531557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C0835">
              <w:t>В результате прохождения производственной практики обучающийся должен</w:t>
            </w:r>
          </w:p>
          <w:p w:rsidR="00531557" w:rsidRPr="005C0835" w:rsidRDefault="00531557" w:rsidP="001D239C">
            <w:pPr>
              <w:jc w:val="both"/>
              <w:rPr>
                <w:b/>
              </w:rPr>
            </w:pPr>
            <w:r w:rsidRPr="005C0835">
              <w:rPr>
                <w:rStyle w:val="blk"/>
                <w:b/>
              </w:rPr>
              <w:t>иметь практический опыт:</w:t>
            </w:r>
          </w:p>
          <w:p w:rsidR="00531557" w:rsidRPr="005C0835" w:rsidRDefault="00531557" w:rsidP="001D239C">
            <w:pPr>
              <w:jc w:val="both"/>
            </w:pPr>
            <w:r w:rsidRPr="005C0835">
              <w:rPr>
                <w:rStyle w:val="blk"/>
              </w:rPr>
              <w:t>творческого использования средств живописи, их изобразительно-выразительные возможности;</w:t>
            </w:r>
          </w:p>
          <w:p w:rsidR="00531557" w:rsidRPr="005C0835" w:rsidRDefault="00531557" w:rsidP="001D239C">
            <w:pPr>
              <w:jc w:val="both"/>
            </w:pPr>
            <w:r w:rsidRPr="005C0835">
              <w:rPr>
                <w:rStyle w:val="blk"/>
              </w:rPr>
              <w:t>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      </w:r>
          </w:p>
          <w:p w:rsidR="00531557" w:rsidRPr="005C0835" w:rsidRDefault="00531557" w:rsidP="001D239C">
            <w:pPr>
              <w:jc w:val="both"/>
            </w:pPr>
            <w:r w:rsidRPr="005C0835">
              <w:rPr>
                <w:rStyle w:val="blk"/>
              </w:rPr>
              <w:t>последовательного ведения работы над композицией;</w:t>
            </w:r>
          </w:p>
          <w:p w:rsidR="00531557" w:rsidRPr="005C0835" w:rsidRDefault="00AD3EF9" w:rsidP="00290A2E">
            <w:pPr>
              <w:jc w:val="both"/>
            </w:pPr>
            <w:r w:rsidRPr="005C0835">
              <w:rPr>
                <w:rStyle w:val="blk"/>
              </w:rPr>
              <w:t>ОК 1-9, ПК1.1-1.7</w:t>
            </w:r>
            <w:r w:rsidR="00531557" w:rsidRPr="005C0835">
              <w:rPr>
                <w:rStyle w:val="blk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135" w:rsidRPr="005C0835" w:rsidRDefault="005F7135" w:rsidP="001D239C">
            <w:pPr>
              <w:jc w:val="both"/>
              <w:rPr>
                <w:bCs/>
                <w:i/>
              </w:rPr>
            </w:pPr>
            <w:r w:rsidRPr="005C0835">
              <w:rPr>
                <w:bCs/>
                <w:i/>
              </w:rPr>
              <w:t>Оценка практических работ</w:t>
            </w:r>
          </w:p>
          <w:p w:rsidR="00531557" w:rsidRPr="005C0835" w:rsidRDefault="005F7135" w:rsidP="005F7135">
            <w:pPr>
              <w:jc w:val="both"/>
              <w:rPr>
                <w:bCs/>
                <w:i/>
              </w:rPr>
            </w:pPr>
            <w:r w:rsidRPr="005C0835">
              <w:rPr>
                <w:bCs/>
                <w:i/>
              </w:rPr>
              <w:t>Диф.з</w:t>
            </w:r>
            <w:r w:rsidR="00531557" w:rsidRPr="005C0835">
              <w:rPr>
                <w:bCs/>
                <w:i/>
              </w:rPr>
              <w:t>ачёт</w:t>
            </w:r>
            <w:r w:rsidRPr="005C0835">
              <w:rPr>
                <w:bCs/>
                <w:i/>
              </w:rPr>
              <w:t>.</w:t>
            </w:r>
          </w:p>
        </w:tc>
      </w:tr>
    </w:tbl>
    <w:p w:rsidR="00436BCB" w:rsidRDefault="00436BCB" w:rsidP="00436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Pr="00640A25" w:rsidRDefault="00436BCB" w:rsidP="00436BC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640A25">
        <w:rPr>
          <w:b/>
        </w:rPr>
        <w:lastRenderedPageBreak/>
        <w:t>Лист регистраций изменений,</w:t>
      </w:r>
    </w:p>
    <w:p w:rsidR="00436BCB" w:rsidRPr="00640A25" w:rsidRDefault="00436BCB" w:rsidP="00436BC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640A25">
        <w:rPr>
          <w:b/>
        </w:rPr>
        <w:t>вносимых в рабочую программу профессионального модуля</w:t>
      </w:r>
    </w:p>
    <w:p w:rsidR="00436BCB" w:rsidRPr="00640A25" w:rsidRDefault="00436BCB" w:rsidP="00436BC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BCB" w:rsidRPr="00640A25" w:rsidRDefault="00436BCB" w:rsidP="003C491F">
            <w:pPr>
              <w:suppressAutoHyphens/>
              <w:jc w:val="center"/>
              <w:rPr>
                <w:b/>
              </w:rPr>
            </w:pPr>
            <w:r w:rsidRPr="00640A2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BCB" w:rsidRPr="00640A25" w:rsidRDefault="00436BCB" w:rsidP="003C491F">
            <w:pPr>
              <w:suppressAutoHyphens/>
              <w:jc w:val="center"/>
              <w:rPr>
                <w:b/>
              </w:rPr>
            </w:pPr>
            <w:r w:rsidRPr="00640A2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BCB" w:rsidRPr="00640A25" w:rsidRDefault="00436BCB" w:rsidP="003C491F">
            <w:pPr>
              <w:suppressAutoHyphens/>
              <w:jc w:val="center"/>
              <w:rPr>
                <w:b/>
              </w:rPr>
            </w:pPr>
            <w:r w:rsidRPr="00640A2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BCB" w:rsidRPr="00640A25" w:rsidRDefault="00436BCB" w:rsidP="003C491F">
            <w:pPr>
              <w:suppressAutoHyphens/>
              <w:jc w:val="center"/>
              <w:rPr>
                <w:b/>
              </w:rPr>
            </w:pPr>
            <w:r w:rsidRPr="00640A2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:rsidR="00436BCB" w:rsidRPr="007F1EB3" w:rsidRDefault="00436BCB" w:rsidP="00436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913C1" w:rsidRPr="005C0835" w:rsidRDefault="00D913C1" w:rsidP="00A7585E">
      <w:pPr>
        <w:tabs>
          <w:tab w:val="left" w:pos="7443"/>
        </w:tabs>
        <w:spacing w:before="100" w:beforeAutospacing="1" w:after="100" w:afterAutospacing="1"/>
        <w:jc w:val="both"/>
        <w:rPr>
          <w:i/>
        </w:rPr>
      </w:pPr>
    </w:p>
    <w:sectPr w:rsidR="00D913C1" w:rsidRPr="005C0835" w:rsidSect="00A0786B">
      <w:pgSz w:w="11906" w:h="16838"/>
      <w:pgMar w:top="1134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A8D" w:rsidRDefault="007D0A8D">
      <w:r>
        <w:separator/>
      </w:r>
    </w:p>
  </w:endnote>
  <w:endnote w:type="continuationSeparator" w:id="0">
    <w:p w:rsidR="007D0A8D" w:rsidRDefault="007D0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3C1" w:rsidRDefault="00D913C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913C1" w:rsidRDefault="00D913C1" w:rsidP="00186EA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3C1" w:rsidRDefault="00D913C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913C1" w:rsidRDefault="00D913C1" w:rsidP="00186EA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3C1" w:rsidRPr="002E7B21" w:rsidRDefault="00D913C1" w:rsidP="002E7B21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A8D" w:rsidRDefault="007D0A8D">
      <w:r>
        <w:separator/>
      </w:r>
    </w:p>
  </w:footnote>
  <w:footnote w:type="continuationSeparator" w:id="0">
    <w:p w:rsidR="007D0A8D" w:rsidRDefault="007D0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C04E0"/>
    <w:multiLevelType w:val="hybridMultilevel"/>
    <w:tmpl w:val="6A92C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>
    <w:nsid w:val="1B3D1A22"/>
    <w:multiLevelType w:val="hybridMultilevel"/>
    <w:tmpl w:val="FB00B4B6"/>
    <w:lvl w:ilvl="0" w:tplc="D5522C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BDF6F84"/>
    <w:multiLevelType w:val="hybridMultilevel"/>
    <w:tmpl w:val="D076E41C"/>
    <w:lvl w:ilvl="0" w:tplc="19F2AF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0F6221"/>
    <w:multiLevelType w:val="hybridMultilevel"/>
    <w:tmpl w:val="AF723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7FE48BF"/>
    <w:multiLevelType w:val="hybridMultilevel"/>
    <w:tmpl w:val="F9142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611265"/>
    <w:multiLevelType w:val="hybridMultilevel"/>
    <w:tmpl w:val="4ECE8BAE"/>
    <w:lvl w:ilvl="0" w:tplc="C060D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E17450A"/>
    <w:multiLevelType w:val="hybridMultilevel"/>
    <w:tmpl w:val="BB88DBE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1E946BC"/>
    <w:multiLevelType w:val="multilevel"/>
    <w:tmpl w:val="F2F099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>
    <w:nsid w:val="441D5C76"/>
    <w:multiLevelType w:val="hybridMultilevel"/>
    <w:tmpl w:val="C0BEE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3312C4"/>
    <w:multiLevelType w:val="hybridMultilevel"/>
    <w:tmpl w:val="322C168A"/>
    <w:lvl w:ilvl="0" w:tplc="F54271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2457E2"/>
    <w:multiLevelType w:val="hybridMultilevel"/>
    <w:tmpl w:val="7E82B238"/>
    <w:lvl w:ilvl="0" w:tplc="B916010C">
      <w:start w:val="1"/>
      <w:numFmt w:val="decimal"/>
      <w:lvlText w:val="%1."/>
      <w:lvlJc w:val="left"/>
      <w:pPr>
        <w:ind w:left="1117" w:hanging="72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30B0596"/>
    <w:multiLevelType w:val="hybridMultilevel"/>
    <w:tmpl w:val="9C6430CE"/>
    <w:lvl w:ilvl="0" w:tplc="B1D6D4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212529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9C1D11"/>
    <w:multiLevelType w:val="multilevel"/>
    <w:tmpl w:val="325C44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DA2857"/>
    <w:multiLevelType w:val="hybridMultilevel"/>
    <w:tmpl w:val="640EF3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5"/>
  </w:num>
  <w:num w:numId="5">
    <w:abstractNumId w:val="4"/>
  </w:num>
  <w:num w:numId="6">
    <w:abstractNumId w:val="13"/>
  </w:num>
  <w:num w:numId="7">
    <w:abstractNumId w:val="15"/>
  </w:num>
  <w:num w:numId="8">
    <w:abstractNumId w:val="0"/>
  </w:num>
  <w:num w:numId="9">
    <w:abstractNumId w:val="12"/>
  </w:num>
  <w:num w:numId="10">
    <w:abstractNumId w:val="23"/>
  </w:num>
  <w:num w:numId="11">
    <w:abstractNumId w:val="16"/>
  </w:num>
  <w:num w:numId="12">
    <w:abstractNumId w:val="3"/>
  </w:num>
  <w:num w:numId="13">
    <w:abstractNumId w:val="9"/>
  </w:num>
  <w:num w:numId="14">
    <w:abstractNumId w:val="7"/>
  </w:num>
  <w:num w:numId="15">
    <w:abstractNumId w:val="10"/>
  </w:num>
  <w:num w:numId="16">
    <w:abstractNumId w:val="6"/>
  </w:num>
  <w:num w:numId="17">
    <w:abstractNumId w:val="18"/>
  </w:num>
  <w:num w:numId="18">
    <w:abstractNumId w:val="8"/>
  </w:num>
  <w:num w:numId="19">
    <w:abstractNumId w:val="21"/>
  </w:num>
  <w:num w:numId="20">
    <w:abstractNumId w:val="22"/>
  </w:num>
  <w:num w:numId="21">
    <w:abstractNumId w:val="2"/>
  </w:num>
  <w:num w:numId="22">
    <w:abstractNumId w:val="1"/>
  </w:num>
  <w:num w:numId="23">
    <w:abstractNumId w:val="17"/>
  </w:num>
  <w:num w:numId="24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2AC"/>
    <w:rsid w:val="00004734"/>
    <w:rsid w:val="000058FB"/>
    <w:rsid w:val="00010B1D"/>
    <w:rsid w:val="00013A54"/>
    <w:rsid w:val="00030102"/>
    <w:rsid w:val="00033BD9"/>
    <w:rsid w:val="00034FBA"/>
    <w:rsid w:val="00040E09"/>
    <w:rsid w:val="000473FC"/>
    <w:rsid w:val="0004786A"/>
    <w:rsid w:val="000538B9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C57B0"/>
    <w:rsid w:val="000C727B"/>
    <w:rsid w:val="000D16F6"/>
    <w:rsid w:val="000D32F4"/>
    <w:rsid w:val="000D5C80"/>
    <w:rsid w:val="000D5CDF"/>
    <w:rsid w:val="000E0275"/>
    <w:rsid w:val="000E3F39"/>
    <w:rsid w:val="000E5C45"/>
    <w:rsid w:val="000E656A"/>
    <w:rsid w:val="000F370D"/>
    <w:rsid w:val="000F74B1"/>
    <w:rsid w:val="0010157C"/>
    <w:rsid w:val="00103586"/>
    <w:rsid w:val="0010443F"/>
    <w:rsid w:val="00105471"/>
    <w:rsid w:val="00106480"/>
    <w:rsid w:val="0011375E"/>
    <w:rsid w:val="001165D9"/>
    <w:rsid w:val="00120C65"/>
    <w:rsid w:val="00130A38"/>
    <w:rsid w:val="001421F8"/>
    <w:rsid w:val="0014522E"/>
    <w:rsid w:val="00151151"/>
    <w:rsid w:val="00152D01"/>
    <w:rsid w:val="001605FF"/>
    <w:rsid w:val="00166168"/>
    <w:rsid w:val="00172693"/>
    <w:rsid w:val="00172B68"/>
    <w:rsid w:val="001804CB"/>
    <w:rsid w:val="00185914"/>
    <w:rsid w:val="00186EA0"/>
    <w:rsid w:val="001A14F3"/>
    <w:rsid w:val="001A2346"/>
    <w:rsid w:val="001B1CD6"/>
    <w:rsid w:val="001B26F1"/>
    <w:rsid w:val="001B40C3"/>
    <w:rsid w:val="001B495C"/>
    <w:rsid w:val="001B4AF6"/>
    <w:rsid w:val="001C1A2D"/>
    <w:rsid w:val="001D0E7B"/>
    <w:rsid w:val="001D2214"/>
    <w:rsid w:val="001D239C"/>
    <w:rsid w:val="001E06DE"/>
    <w:rsid w:val="001E7025"/>
    <w:rsid w:val="001E7128"/>
    <w:rsid w:val="001F0669"/>
    <w:rsid w:val="001F3384"/>
    <w:rsid w:val="001F36BE"/>
    <w:rsid w:val="001F6C29"/>
    <w:rsid w:val="002024FB"/>
    <w:rsid w:val="002038F8"/>
    <w:rsid w:val="00203DF7"/>
    <w:rsid w:val="0020486A"/>
    <w:rsid w:val="00206C48"/>
    <w:rsid w:val="00211E37"/>
    <w:rsid w:val="00216D46"/>
    <w:rsid w:val="00220E9B"/>
    <w:rsid w:val="00235D7A"/>
    <w:rsid w:val="0024353D"/>
    <w:rsid w:val="00244DFD"/>
    <w:rsid w:val="0024602C"/>
    <w:rsid w:val="00246213"/>
    <w:rsid w:val="002465A9"/>
    <w:rsid w:val="002553F8"/>
    <w:rsid w:val="002560EA"/>
    <w:rsid w:val="002568CC"/>
    <w:rsid w:val="00260AAC"/>
    <w:rsid w:val="00265AFD"/>
    <w:rsid w:val="0026619D"/>
    <w:rsid w:val="00271B5F"/>
    <w:rsid w:val="00277451"/>
    <w:rsid w:val="002830A1"/>
    <w:rsid w:val="00290A2E"/>
    <w:rsid w:val="00291F32"/>
    <w:rsid w:val="00295337"/>
    <w:rsid w:val="00295838"/>
    <w:rsid w:val="002B4C5E"/>
    <w:rsid w:val="002B78B6"/>
    <w:rsid w:val="002C5116"/>
    <w:rsid w:val="002C5842"/>
    <w:rsid w:val="002C7962"/>
    <w:rsid w:val="002D0793"/>
    <w:rsid w:val="002D51A2"/>
    <w:rsid w:val="002D5F1B"/>
    <w:rsid w:val="002E0402"/>
    <w:rsid w:val="002E72DF"/>
    <w:rsid w:val="002E7B21"/>
    <w:rsid w:val="002F09CC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45B03"/>
    <w:rsid w:val="003509A1"/>
    <w:rsid w:val="00361C74"/>
    <w:rsid w:val="00362BE2"/>
    <w:rsid w:val="003648A6"/>
    <w:rsid w:val="00366F8D"/>
    <w:rsid w:val="003674EF"/>
    <w:rsid w:val="00371C3A"/>
    <w:rsid w:val="00374E39"/>
    <w:rsid w:val="00395AAD"/>
    <w:rsid w:val="003A093B"/>
    <w:rsid w:val="003A6FAA"/>
    <w:rsid w:val="003B2B6F"/>
    <w:rsid w:val="003B4AB5"/>
    <w:rsid w:val="003B4EDB"/>
    <w:rsid w:val="003C4342"/>
    <w:rsid w:val="003C5AF2"/>
    <w:rsid w:val="003D18CF"/>
    <w:rsid w:val="003D341E"/>
    <w:rsid w:val="003D69CC"/>
    <w:rsid w:val="003E0FBC"/>
    <w:rsid w:val="003E5CD5"/>
    <w:rsid w:val="00404595"/>
    <w:rsid w:val="00404874"/>
    <w:rsid w:val="00405F60"/>
    <w:rsid w:val="004116F3"/>
    <w:rsid w:val="00413F18"/>
    <w:rsid w:val="00421858"/>
    <w:rsid w:val="0042381A"/>
    <w:rsid w:val="004241F3"/>
    <w:rsid w:val="00436BCB"/>
    <w:rsid w:val="00440E26"/>
    <w:rsid w:val="00445AA5"/>
    <w:rsid w:val="00463EFB"/>
    <w:rsid w:val="004669DB"/>
    <w:rsid w:val="00470413"/>
    <w:rsid w:val="00473122"/>
    <w:rsid w:val="00474AFF"/>
    <w:rsid w:val="004759F0"/>
    <w:rsid w:val="00477FA3"/>
    <w:rsid w:val="00480D6F"/>
    <w:rsid w:val="00483341"/>
    <w:rsid w:val="0049015F"/>
    <w:rsid w:val="00491F61"/>
    <w:rsid w:val="00491FAA"/>
    <w:rsid w:val="00492935"/>
    <w:rsid w:val="00492BE6"/>
    <w:rsid w:val="00492F6D"/>
    <w:rsid w:val="0049646A"/>
    <w:rsid w:val="004A1296"/>
    <w:rsid w:val="004A5A28"/>
    <w:rsid w:val="004B2E48"/>
    <w:rsid w:val="004B5D49"/>
    <w:rsid w:val="004B6C71"/>
    <w:rsid w:val="004C3D21"/>
    <w:rsid w:val="004C5780"/>
    <w:rsid w:val="004C79A1"/>
    <w:rsid w:val="004C7E46"/>
    <w:rsid w:val="004E2076"/>
    <w:rsid w:val="004E579E"/>
    <w:rsid w:val="004E6AE3"/>
    <w:rsid w:val="004F4F58"/>
    <w:rsid w:val="004F69AC"/>
    <w:rsid w:val="005040D8"/>
    <w:rsid w:val="00512333"/>
    <w:rsid w:val="00513A24"/>
    <w:rsid w:val="00520B9C"/>
    <w:rsid w:val="00524694"/>
    <w:rsid w:val="00531020"/>
    <w:rsid w:val="00531557"/>
    <w:rsid w:val="0053413B"/>
    <w:rsid w:val="005453AF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F6C"/>
    <w:rsid w:val="005B643A"/>
    <w:rsid w:val="005C0835"/>
    <w:rsid w:val="005C1794"/>
    <w:rsid w:val="005D09B7"/>
    <w:rsid w:val="005D342B"/>
    <w:rsid w:val="005E1B64"/>
    <w:rsid w:val="005E6053"/>
    <w:rsid w:val="005F0F85"/>
    <w:rsid w:val="005F4094"/>
    <w:rsid w:val="005F522C"/>
    <w:rsid w:val="005F7135"/>
    <w:rsid w:val="0061330B"/>
    <w:rsid w:val="00620DBD"/>
    <w:rsid w:val="00621D35"/>
    <w:rsid w:val="00624685"/>
    <w:rsid w:val="0062506F"/>
    <w:rsid w:val="006254FB"/>
    <w:rsid w:val="006265D4"/>
    <w:rsid w:val="00627E4F"/>
    <w:rsid w:val="006320D4"/>
    <w:rsid w:val="0063447E"/>
    <w:rsid w:val="006452AC"/>
    <w:rsid w:val="006541F2"/>
    <w:rsid w:val="006566CD"/>
    <w:rsid w:val="006662C9"/>
    <w:rsid w:val="00674E5B"/>
    <w:rsid w:val="006937BD"/>
    <w:rsid w:val="00695A22"/>
    <w:rsid w:val="006A3648"/>
    <w:rsid w:val="006A5323"/>
    <w:rsid w:val="006C4B80"/>
    <w:rsid w:val="006C5F7E"/>
    <w:rsid w:val="006C745C"/>
    <w:rsid w:val="006E3FA2"/>
    <w:rsid w:val="006E58D4"/>
    <w:rsid w:val="006F24C6"/>
    <w:rsid w:val="006F30E3"/>
    <w:rsid w:val="006F73C1"/>
    <w:rsid w:val="007041B2"/>
    <w:rsid w:val="00705917"/>
    <w:rsid w:val="00724D42"/>
    <w:rsid w:val="00726AB3"/>
    <w:rsid w:val="007274ED"/>
    <w:rsid w:val="007410B5"/>
    <w:rsid w:val="00744944"/>
    <w:rsid w:val="0074785E"/>
    <w:rsid w:val="007478FF"/>
    <w:rsid w:val="00747972"/>
    <w:rsid w:val="00766BCF"/>
    <w:rsid w:val="00770198"/>
    <w:rsid w:val="00773DBC"/>
    <w:rsid w:val="00780509"/>
    <w:rsid w:val="00793311"/>
    <w:rsid w:val="007A321A"/>
    <w:rsid w:val="007A7067"/>
    <w:rsid w:val="007B051D"/>
    <w:rsid w:val="007B579D"/>
    <w:rsid w:val="007B6FA7"/>
    <w:rsid w:val="007B7FDB"/>
    <w:rsid w:val="007D0A8D"/>
    <w:rsid w:val="007E2172"/>
    <w:rsid w:val="007E2272"/>
    <w:rsid w:val="007E30AF"/>
    <w:rsid w:val="007E369F"/>
    <w:rsid w:val="007E42F1"/>
    <w:rsid w:val="007E587B"/>
    <w:rsid w:val="007F3857"/>
    <w:rsid w:val="007F5288"/>
    <w:rsid w:val="007F7ED7"/>
    <w:rsid w:val="00802B4E"/>
    <w:rsid w:val="00821F87"/>
    <w:rsid w:val="008442B0"/>
    <w:rsid w:val="008501AC"/>
    <w:rsid w:val="00853F51"/>
    <w:rsid w:val="00854DE7"/>
    <w:rsid w:val="00861702"/>
    <w:rsid w:val="00861A82"/>
    <w:rsid w:val="008620B1"/>
    <w:rsid w:val="00864FB3"/>
    <w:rsid w:val="00896A28"/>
    <w:rsid w:val="008B1082"/>
    <w:rsid w:val="008B3081"/>
    <w:rsid w:val="008B3467"/>
    <w:rsid w:val="008C7F19"/>
    <w:rsid w:val="008E0A5B"/>
    <w:rsid w:val="008E2112"/>
    <w:rsid w:val="008F4989"/>
    <w:rsid w:val="008F57C1"/>
    <w:rsid w:val="008F5BBF"/>
    <w:rsid w:val="009010E2"/>
    <w:rsid w:val="00907C57"/>
    <w:rsid w:val="00914902"/>
    <w:rsid w:val="00917049"/>
    <w:rsid w:val="00917851"/>
    <w:rsid w:val="009221F0"/>
    <w:rsid w:val="00937238"/>
    <w:rsid w:val="00942871"/>
    <w:rsid w:val="009560B9"/>
    <w:rsid w:val="00957766"/>
    <w:rsid w:val="00963770"/>
    <w:rsid w:val="00964095"/>
    <w:rsid w:val="0096617C"/>
    <w:rsid w:val="00966270"/>
    <w:rsid w:val="00972654"/>
    <w:rsid w:val="00973FC5"/>
    <w:rsid w:val="0097787E"/>
    <w:rsid w:val="00984075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5469"/>
    <w:rsid w:val="009E7B01"/>
    <w:rsid w:val="009F35F5"/>
    <w:rsid w:val="00A01D81"/>
    <w:rsid w:val="00A03EFF"/>
    <w:rsid w:val="00A0786B"/>
    <w:rsid w:val="00A07E82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7585E"/>
    <w:rsid w:val="00A81357"/>
    <w:rsid w:val="00A83705"/>
    <w:rsid w:val="00A86723"/>
    <w:rsid w:val="00A86B7E"/>
    <w:rsid w:val="00A905C0"/>
    <w:rsid w:val="00A94BEE"/>
    <w:rsid w:val="00AA4338"/>
    <w:rsid w:val="00AA482B"/>
    <w:rsid w:val="00AA673D"/>
    <w:rsid w:val="00AB0C38"/>
    <w:rsid w:val="00AB16E8"/>
    <w:rsid w:val="00AB29EB"/>
    <w:rsid w:val="00AB4DCF"/>
    <w:rsid w:val="00AC7685"/>
    <w:rsid w:val="00AD3EF9"/>
    <w:rsid w:val="00AE496B"/>
    <w:rsid w:val="00AE6F87"/>
    <w:rsid w:val="00AF0C9B"/>
    <w:rsid w:val="00AF5393"/>
    <w:rsid w:val="00B039C1"/>
    <w:rsid w:val="00B06A4C"/>
    <w:rsid w:val="00B104F0"/>
    <w:rsid w:val="00B16DC2"/>
    <w:rsid w:val="00B214D4"/>
    <w:rsid w:val="00B2420E"/>
    <w:rsid w:val="00B2477D"/>
    <w:rsid w:val="00B25568"/>
    <w:rsid w:val="00B27F0D"/>
    <w:rsid w:val="00B37C70"/>
    <w:rsid w:val="00B43CC0"/>
    <w:rsid w:val="00B4612E"/>
    <w:rsid w:val="00B54FED"/>
    <w:rsid w:val="00B56D52"/>
    <w:rsid w:val="00B86673"/>
    <w:rsid w:val="00B86843"/>
    <w:rsid w:val="00B87620"/>
    <w:rsid w:val="00B939E1"/>
    <w:rsid w:val="00B946EA"/>
    <w:rsid w:val="00BB2E1C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C02799"/>
    <w:rsid w:val="00C0365B"/>
    <w:rsid w:val="00C15E10"/>
    <w:rsid w:val="00C2520A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79D2"/>
    <w:rsid w:val="00C92546"/>
    <w:rsid w:val="00C94FAB"/>
    <w:rsid w:val="00CA1759"/>
    <w:rsid w:val="00CA4E38"/>
    <w:rsid w:val="00CB0575"/>
    <w:rsid w:val="00CB0856"/>
    <w:rsid w:val="00CC1CCC"/>
    <w:rsid w:val="00CC34AC"/>
    <w:rsid w:val="00CC6AB8"/>
    <w:rsid w:val="00CD00D3"/>
    <w:rsid w:val="00CD1014"/>
    <w:rsid w:val="00CD28E9"/>
    <w:rsid w:val="00CD3B1D"/>
    <w:rsid w:val="00CD5F05"/>
    <w:rsid w:val="00CE2957"/>
    <w:rsid w:val="00CE4132"/>
    <w:rsid w:val="00CE5CE4"/>
    <w:rsid w:val="00CE5F89"/>
    <w:rsid w:val="00CF03C4"/>
    <w:rsid w:val="00CF1253"/>
    <w:rsid w:val="00CF448D"/>
    <w:rsid w:val="00D04456"/>
    <w:rsid w:val="00D116F9"/>
    <w:rsid w:val="00D149B0"/>
    <w:rsid w:val="00D2035F"/>
    <w:rsid w:val="00D35A38"/>
    <w:rsid w:val="00D37CB7"/>
    <w:rsid w:val="00D57B49"/>
    <w:rsid w:val="00D6529F"/>
    <w:rsid w:val="00D665D1"/>
    <w:rsid w:val="00D73DA2"/>
    <w:rsid w:val="00D913C1"/>
    <w:rsid w:val="00D91DDD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0538"/>
    <w:rsid w:val="00E10A04"/>
    <w:rsid w:val="00E1401B"/>
    <w:rsid w:val="00E16532"/>
    <w:rsid w:val="00E21C40"/>
    <w:rsid w:val="00E31414"/>
    <w:rsid w:val="00E4185A"/>
    <w:rsid w:val="00E436EF"/>
    <w:rsid w:val="00E46089"/>
    <w:rsid w:val="00E521AA"/>
    <w:rsid w:val="00E54ABA"/>
    <w:rsid w:val="00E557C9"/>
    <w:rsid w:val="00E5692B"/>
    <w:rsid w:val="00E60869"/>
    <w:rsid w:val="00E62C84"/>
    <w:rsid w:val="00E71E11"/>
    <w:rsid w:val="00E746F8"/>
    <w:rsid w:val="00E77698"/>
    <w:rsid w:val="00E84C25"/>
    <w:rsid w:val="00EA232E"/>
    <w:rsid w:val="00EC0516"/>
    <w:rsid w:val="00EC46D8"/>
    <w:rsid w:val="00EC5119"/>
    <w:rsid w:val="00ED3F41"/>
    <w:rsid w:val="00ED678C"/>
    <w:rsid w:val="00EE2937"/>
    <w:rsid w:val="00EE5EE6"/>
    <w:rsid w:val="00EF185E"/>
    <w:rsid w:val="00EF522A"/>
    <w:rsid w:val="00F02DDE"/>
    <w:rsid w:val="00F03990"/>
    <w:rsid w:val="00F10330"/>
    <w:rsid w:val="00F1640E"/>
    <w:rsid w:val="00F174FE"/>
    <w:rsid w:val="00F205F6"/>
    <w:rsid w:val="00F22654"/>
    <w:rsid w:val="00F25BB6"/>
    <w:rsid w:val="00F34FB3"/>
    <w:rsid w:val="00F37BF1"/>
    <w:rsid w:val="00F43530"/>
    <w:rsid w:val="00F4731F"/>
    <w:rsid w:val="00F509BA"/>
    <w:rsid w:val="00F52BAA"/>
    <w:rsid w:val="00F55616"/>
    <w:rsid w:val="00F557AA"/>
    <w:rsid w:val="00F72B8A"/>
    <w:rsid w:val="00F76771"/>
    <w:rsid w:val="00F833D7"/>
    <w:rsid w:val="00F83E0C"/>
    <w:rsid w:val="00F95AC1"/>
    <w:rsid w:val="00F96AB6"/>
    <w:rsid w:val="00FB3C8E"/>
    <w:rsid w:val="00FB59EE"/>
    <w:rsid w:val="00FB6E93"/>
    <w:rsid w:val="00FC2501"/>
    <w:rsid w:val="00FD00D5"/>
    <w:rsid w:val="00FD353B"/>
    <w:rsid w:val="00FE25B7"/>
    <w:rsid w:val="00FE3FAA"/>
    <w:rsid w:val="00FE545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692F12-D136-4881-BB80-68A80F1E2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3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A03B8"/>
    <w:rPr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A03B8"/>
    <w:rPr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3B8"/>
    <w:rPr>
      <w:sz w:val="0"/>
      <w:szCs w:val="0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EA03B8"/>
    <w:rPr>
      <w:sz w:val="24"/>
      <w:szCs w:val="24"/>
    </w:rPr>
  </w:style>
  <w:style w:type="paragraph" w:styleId="aa">
    <w:name w:val="Body Text"/>
    <w:basedOn w:val="a"/>
    <w:link w:val="ab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locked/>
    <w:rsid w:val="00BD4709"/>
    <w:rPr>
      <w:sz w:val="24"/>
      <w:lang w:val="ru-RU" w:eastAsia="ru-RU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A03B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A03B8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7F3857"/>
    <w:rPr>
      <w:sz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EA03B8"/>
    <w:rPr>
      <w:sz w:val="24"/>
      <w:szCs w:val="24"/>
    </w:rPr>
  </w:style>
  <w:style w:type="paragraph" w:customStyle="1" w:styleId="Style11">
    <w:name w:val="Style11"/>
    <w:basedOn w:val="a"/>
    <w:uiPriority w:val="99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/>
      <w:b/>
      <w:sz w:val="22"/>
    </w:rPr>
  </w:style>
  <w:style w:type="character" w:customStyle="1" w:styleId="FontStyle60">
    <w:name w:val="Font Style60"/>
    <w:rsid w:val="00E521AA"/>
    <w:rPr>
      <w:rFonts w:ascii="Times New Roman" w:hAnsi="Times New Roman"/>
      <w:sz w:val="18"/>
    </w:rPr>
  </w:style>
  <w:style w:type="character" w:styleId="af8">
    <w:name w:val="Hyperlink"/>
    <w:basedOn w:val="a0"/>
    <w:uiPriority w:val="99"/>
    <w:rsid w:val="00483341"/>
    <w:rPr>
      <w:rFonts w:cs="Times New Roman"/>
      <w:color w:val="0563C1"/>
      <w:u w:val="single"/>
    </w:rPr>
  </w:style>
  <w:style w:type="character" w:styleId="af9">
    <w:name w:val="FollowedHyperlink"/>
    <w:basedOn w:val="a0"/>
    <w:uiPriority w:val="99"/>
    <w:rsid w:val="001165D9"/>
    <w:rPr>
      <w:rFonts w:cs="Times New Roman"/>
      <w:color w:val="954F72"/>
      <w:u w:val="single"/>
    </w:rPr>
  </w:style>
  <w:style w:type="paragraph" w:styleId="afa">
    <w:name w:val="List Paragraph"/>
    <w:aliases w:val="Содержание. 2 уровень"/>
    <w:basedOn w:val="a"/>
    <w:link w:val="afb"/>
    <w:uiPriority w:val="1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uiPriority w:val="99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blk">
    <w:name w:val="blk"/>
    <w:basedOn w:val="a0"/>
    <w:rsid w:val="00531557"/>
  </w:style>
  <w:style w:type="character" w:customStyle="1" w:styleId="apple-converted-space">
    <w:name w:val="apple-converted-space"/>
    <w:basedOn w:val="a0"/>
    <w:rsid w:val="002E7B21"/>
  </w:style>
  <w:style w:type="paragraph" w:customStyle="1" w:styleId="ConsPlusNormal">
    <w:name w:val="ConsPlusNormal"/>
    <w:rsid w:val="00AE6F87"/>
    <w:pPr>
      <w:autoSpaceDE w:val="0"/>
      <w:autoSpaceDN w:val="0"/>
      <w:adjustRightInd w:val="0"/>
    </w:pPr>
    <w:rPr>
      <w:rFonts w:eastAsiaTheme="minorHAnsi"/>
      <w:sz w:val="28"/>
      <w:szCs w:val="28"/>
      <w:lang w:eastAsia="en-US"/>
    </w:rPr>
  </w:style>
  <w:style w:type="paragraph" w:customStyle="1" w:styleId="12">
    <w:name w:val="Обычный (веб)1"/>
    <w:basedOn w:val="a"/>
    <w:rsid w:val="00AE6F87"/>
    <w:pPr>
      <w:widowControl w:val="0"/>
      <w:suppressAutoHyphens/>
      <w:spacing w:before="100" w:after="119" w:line="200" w:lineRule="atLeast"/>
    </w:pPr>
    <w:rPr>
      <w:kern w:val="2"/>
      <w:lang w:eastAsia="hi-IN" w:bidi="hi-IN"/>
    </w:rPr>
  </w:style>
  <w:style w:type="character" w:customStyle="1" w:styleId="FontStyle24">
    <w:name w:val="Font Style24"/>
    <w:rsid w:val="005C0835"/>
    <w:rPr>
      <w:rFonts w:ascii="Times New Roman" w:hAnsi="Times New Roman" w:cs="Times New Roman"/>
      <w:sz w:val="22"/>
      <w:szCs w:val="22"/>
    </w:rPr>
  </w:style>
  <w:style w:type="character" w:customStyle="1" w:styleId="afb">
    <w:name w:val="Абзац списка Знак"/>
    <w:aliases w:val="Содержание. 2 уровень Знак"/>
    <w:link w:val="afa"/>
    <w:uiPriority w:val="1"/>
    <w:qFormat/>
    <w:locked/>
    <w:rsid w:val="00A7585E"/>
    <w:rPr>
      <w:sz w:val="24"/>
      <w:szCs w:val="24"/>
    </w:rPr>
  </w:style>
  <w:style w:type="paragraph" w:customStyle="1" w:styleId="ConsPlusTitle">
    <w:name w:val="ConsPlusTitle"/>
    <w:rsid w:val="00A7585E"/>
    <w:pPr>
      <w:widowControl w:val="0"/>
      <w:autoSpaceDE w:val="0"/>
      <w:autoSpaceDN w:val="0"/>
    </w:pPr>
    <w:rPr>
      <w:rFonts w:ascii="Calibri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1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84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3989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843988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7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27826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9781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2131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4F6ED-DF0B-495F-8320-E10744D79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(1).dot</Template>
  <TotalTime>153</TotalTime>
  <Pages>12</Pages>
  <Words>2673</Words>
  <Characters>15240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17878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User</cp:lastModifiedBy>
  <cp:revision>34</cp:revision>
  <cp:lastPrinted>2016-11-16T06:48:00Z</cp:lastPrinted>
  <dcterms:created xsi:type="dcterms:W3CDTF">2017-05-17T05:58:00Z</dcterms:created>
  <dcterms:modified xsi:type="dcterms:W3CDTF">2024-10-22T06:17:00Z</dcterms:modified>
</cp:coreProperties>
</file>